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74F24" w14:textId="77777777" w:rsidR="001F5C01" w:rsidRPr="001F5C01" w:rsidRDefault="001F5C01" w:rsidP="001F5C01">
      <w:pPr>
        <w:spacing w:after="120"/>
        <w:jc w:val="both"/>
        <w:rPr>
          <w:rFonts w:ascii="Verdana" w:hAnsi="Verdana"/>
          <w:sz w:val="20"/>
        </w:rPr>
      </w:pPr>
      <w:bookmarkStart w:id="0" w:name="_GoBack"/>
      <w:bookmarkEnd w:id="0"/>
      <w:r w:rsidRPr="001F5C01">
        <w:rPr>
          <w:rFonts w:ascii="Verdana" w:hAnsi="Verdana"/>
          <w:sz w:val="20"/>
        </w:rPr>
        <w:t>Številka:</w:t>
      </w:r>
      <w:r w:rsidRPr="001F5C01">
        <w:rPr>
          <w:rFonts w:ascii="Verdana" w:hAnsi="Verdana"/>
          <w:sz w:val="20"/>
        </w:rPr>
        <w:tab/>
        <w:t>430-31/2019-DI/7</w:t>
      </w:r>
    </w:p>
    <w:p w14:paraId="6D33C362" w14:textId="32A66563" w:rsidR="001F5C01" w:rsidRPr="001F5C01" w:rsidRDefault="00240C61" w:rsidP="001F5C01">
      <w:pPr>
        <w:spacing w:after="120"/>
        <w:jc w:val="both"/>
        <w:rPr>
          <w:rFonts w:ascii="Verdana" w:hAnsi="Verdana"/>
          <w:sz w:val="20"/>
        </w:rPr>
      </w:pPr>
      <w:r>
        <w:rPr>
          <w:rFonts w:ascii="Verdana" w:hAnsi="Verdana"/>
          <w:sz w:val="20"/>
        </w:rPr>
        <w:t xml:space="preserve">Datum: </w:t>
      </w:r>
      <w:r>
        <w:rPr>
          <w:rFonts w:ascii="Verdana" w:hAnsi="Verdana"/>
          <w:sz w:val="20"/>
        </w:rPr>
        <w:tab/>
        <w:t>10</w:t>
      </w:r>
      <w:r w:rsidR="001F5C01" w:rsidRPr="001F5C01">
        <w:rPr>
          <w:rFonts w:ascii="Verdana" w:hAnsi="Verdana"/>
          <w:sz w:val="20"/>
        </w:rPr>
        <w:t>. 7. 2019</w:t>
      </w:r>
    </w:p>
    <w:p w14:paraId="1C67D31B" w14:textId="77777777" w:rsidR="001F5C01" w:rsidRDefault="001F5C01" w:rsidP="00B67343">
      <w:pPr>
        <w:spacing w:after="0" w:line="240" w:lineRule="auto"/>
        <w:jc w:val="center"/>
        <w:rPr>
          <w:rFonts w:ascii="Verdana" w:hAnsi="Verdana"/>
          <w:b/>
          <w:sz w:val="28"/>
          <w:szCs w:val="28"/>
          <w:lang w:val="sl-SI"/>
        </w:rPr>
      </w:pPr>
    </w:p>
    <w:p w14:paraId="5ECF9F74" w14:textId="77777777" w:rsidR="001F5C01" w:rsidRDefault="001F5C01" w:rsidP="00B67343">
      <w:pPr>
        <w:spacing w:after="0" w:line="240" w:lineRule="auto"/>
        <w:jc w:val="center"/>
        <w:rPr>
          <w:rFonts w:ascii="Verdana" w:hAnsi="Verdana"/>
          <w:b/>
          <w:sz w:val="28"/>
          <w:szCs w:val="28"/>
          <w:lang w:val="sl-SI"/>
        </w:rPr>
      </w:pPr>
    </w:p>
    <w:p w14:paraId="6014D522" w14:textId="78F54572"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466C15D7"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461FE6">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6BFDE4E3"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461FE6">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4A00F203"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461FE6">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45FC9FE1"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461FE6">
              <w:rPr>
                <w:rFonts w:ascii="Verdana" w:hAnsi="Verdana"/>
                <w:sz w:val="20"/>
                <w:szCs w:val="20"/>
                <w:lang w:val="sl-SI"/>
              </w:rPr>
              <w:t>IC-HO-23-021/19-B</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1" w:name="_Hlk10465779"/>
        <w:tc>
          <w:tcPr>
            <w:tcW w:w="6350" w:type="dxa"/>
            <w:shd w:val="clear" w:color="auto" w:fill="FFF0D5"/>
            <w:vAlign w:val="center"/>
          </w:tcPr>
          <w:p w14:paraId="2180A080" w14:textId="7B5AD768"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461FE6">
              <w:rPr>
                <w:rFonts w:ascii="Verdana" w:hAnsi="Verdana"/>
                <w:b/>
                <w:sz w:val="20"/>
                <w:szCs w:val="20"/>
                <w:lang w:val="sl-SI"/>
              </w:rPr>
              <w:t>Nakup in nadgradnja diskov ter nakup in implementacija programske opreme GDPS Metro Dual Leg</w:t>
            </w:r>
            <w:r w:rsidRPr="00EA085D">
              <w:rPr>
                <w:rFonts w:ascii="Verdana" w:hAnsi="Verdana"/>
                <w:b/>
                <w:sz w:val="20"/>
                <w:szCs w:val="20"/>
                <w:lang w:val="sl-SI"/>
              </w:rPr>
              <w:fldChar w:fldCharType="end"/>
            </w:r>
            <w:bookmarkEnd w:id="1"/>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06BDA580"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461FE6">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shd w:val="clear" w:color="auto" w:fill="FFF0D5"/>
            <w:vAlign w:val="center"/>
          </w:tcPr>
          <w:p w14:paraId="16E86926" w14:textId="1C88141A"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461FE6">
              <w:rPr>
                <w:rFonts w:ascii="Verdana" w:hAnsi="Verdana"/>
                <w:sz w:val="20"/>
                <w:szCs w:val="20"/>
                <w:lang w:val="sl-SI"/>
              </w:rPr>
              <w:t>Blago</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5BE4664C" w14:textId="48FD1FBA" w:rsidR="00A753EF" w:rsidRDefault="00457BD4" w:rsidP="00457BD4">
            <w:pPr>
              <w:spacing w:after="120" w:line="240" w:lineRule="auto"/>
              <w:jc w:val="both"/>
              <w:rPr>
                <w:rFonts w:ascii="Verdana" w:hAnsi="Verdana"/>
                <w:sz w:val="20"/>
                <w:szCs w:val="20"/>
                <w:lang w:val="sl-SI"/>
              </w:rPr>
            </w:pPr>
            <w:r w:rsidRPr="00457BD4">
              <w:rPr>
                <w:rFonts w:ascii="Verdana" w:hAnsi="Verdana"/>
                <w:sz w:val="20"/>
                <w:szCs w:val="20"/>
                <w:lang w:val="sl-SI"/>
              </w:rPr>
              <w:t>Naročilo se deli na naslednje sklope:</w:t>
            </w:r>
          </w:p>
          <w:p w14:paraId="31B7039B" w14:textId="241C2E1D" w:rsidR="00457BD4" w:rsidRPr="008957B7" w:rsidRDefault="00457BD4" w:rsidP="00457BD4">
            <w:pPr>
              <w:spacing w:after="120" w:line="240" w:lineRule="auto"/>
              <w:jc w:val="both"/>
              <w:rPr>
                <w:rFonts w:ascii="Verdana" w:hAnsi="Verdana"/>
                <w:b/>
                <w:bCs/>
                <w:sz w:val="20"/>
                <w:szCs w:val="20"/>
                <w:lang w:val="sl-SI"/>
              </w:rPr>
            </w:pPr>
            <w:r w:rsidRPr="008957B7">
              <w:rPr>
                <w:rFonts w:ascii="Verdana" w:hAnsi="Verdana"/>
                <w:b/>
                <w:bCs/>
                <w:sz w:val="20"/>
                <w:szCs w:val="20"/>
                <w:lang w:val="sl-SI"/>
              </w:rPr>
              <w:t>SKLOP 1: Nakup 2 diskovnih sistemov  in nadgradnja 2 obstoječih diskovnih sistemov  DS8886</w:t>
            </w:r>
          </w:p>
          <w:p w14:paraId="6821CBC0" w14:textId="652EE56A" w:rsidR="00457BD4" w:rsidRPr="008957B7" w:rsidRDefault="00457BD4" w:rsidP="00457BD4">
            <w:pPr>
              <w:spacing w:after="120" w:line="240" w:lineRule="auto"/>
              <w:jc w:val="both"/>
              <w:rPr>
                <w:rFonts w:ascii="Verdana" w:hAnsi="Verdana"/>
                <w:b/>
                <w:bCs/>
                <w:sz w:val="20"/>
                <w:szCs w:val="20"/>
                <w:lang w:val="sl-SI"/>
              </w:rPr>
            </w:pPr>
            <w:r w:rsidRPr="008957B7">
              <w:rPr>
                <w:rFonts w:ascii="Verdana" w:hAnsi="Verdana"/>
                <w:b/>
                <w:bCs/>
                <w:sz w:val="20"/>
                <w:szCs w:val="20"/>
                <w:lang w:val="sl-SI"/>
              </w:rPr>
              <w:t xml:space="preserve">SKLOP 2: Nakup  GDPS Metro Dual Leg    </w:t>
            </w:r>
          </w:p>
          <w:p w14:paraId="221671F3" w14:textId="7E6E30C0" w:rsidR="00457BD4" w:rsidRPr="00EA085D" w:rsidRDefault="00457BD4" w:rsidP="00A753EF">
            <w:pPr>
              <w:spacing w:after="0" w:line="240" w:lineRule="auto"/>
              <w:jc w:val="both"/>
              <w:rPr>
                <w:rFonts w:ascii="Verdana" w:hAnsi="Verdana"/>
                <w:sz w:val="20"/>
                <w:szCs w:val="20"/>
                <w:lang w:val="sl-SI"/>
              </w:rPr>
            </w:pPr>
            <w:r w:rsidRPr="00457BD4">
              <w:rPr>
                <w:rFonts w:ascii="Verdana" w:hAnsi="Verdana"/>
                <w:sz w:val="20"/>
                <w:szCs w:val="20"/>
                <w:lang w:val="sl-SI"/>
              </w:rPr>
              <w:t>Ponudnik lahko predloži ponudbo za posamezni sklop</w:t>
            </w:r>
            <w:r>
              <w:rPr>
                <w:rFonts w:ascii="Verdana" w:hAnsi="Verdana"/>
                <w:sz w:val="20"/>
                <w:szCs w:val="20"/>
                <w:lang w:val="sl-SI"/>
              </w:rPr>
              <w:t xml:space="preserve"> </w:t>
            </w:r>
            <w:r w:rsidRPr="00457BD4">
              <w:rPr>
                <w:rFonts w:ascii="Verdana" w:hAnsi="Verdana"/>
                <w:sz w:val="20"/>
                <w:szCs w:val="20"/>
                <w:lang w:val="sl-SI"/>
              </w:rPr>
              <w:t xml:space="preserve">ali </w:t>
            </w:r>
            <w:r>
              <w:rPr>
                <w:rFonts w:ascii="Verdana" w:hAnsi="Verdana"/>
                <w:sz w:val="20"/>
                <w:szCs w:val="20"/>
                <w:lang w:val="sl-SI"/>
              </w:rPr>
              <w:t>oba sklopa</w:t>
            </w:r>
            <w:r w:rsidRPr="00457BD4">
              <w:rPr>
                <w:rFonts w:ascii="Verdana" w:hAnsi="Verdana"/>
                <w:sz w:val="20"/>
                <w:szCs w:val="20"/>
                <w:lang w:val="sl-SI"/>
              </w:rPr>
              <w:t>.</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1D2FCDFB" w:rsidR="00FD3487" w:rsidRPr="00EA085D" w:rsidRDefault="00A5607C"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4DFDDFFD" w14:textId="115A0A8B" w:rsidR="00EF4CD2" w:rsidRPr="00EA085D" w:rsidRDefault="00EF4CD2"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Reference in kadri;</w:t>
            </w:r>
          </w:p>
          <w:p w14:paraId="6B287F0D" w14:textId="77777777"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Predračun;</w:t>
            </w:r>
          </w:p>
          <w:p w14:paraId="4345D82F" w14:textId="56970459" w:rsidR="00CF42DD"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CF42DD" w:rsidRPr="00EA085D">
              <w:rPr>
                <w:rFonts w:ascii="Verdana" w:hAnsi="Verdana"/>
                <w:sz w:val="20"/>
                <w:szCs w:val="20"/>
                <w:lang w:val="sl-SI"/>
              </w:rPr>
              <w:t>P</w:t>
            </w:r>
            <w:r w:rsidR="00F22A3F" w:rsidRPr="00EA085D">
              <w:rPr>
                <w:rFonts w:ascii="Verdana" w:hAnsi="Verdana"/>
                <w:sz w:val="20"/>
                <w:szCs w:val="20"/>
                <w:lang w:val="sl-SI"/>
              </w:rPr>
              <w:t>onudba</w:t>
            </w:r>
            <w:r w:rsidR="00D61254" w:rsidRPr="00EA085D">
              <w:rPr>
                <w:rFonts w:ascii="Verdana" w:hAnsi="Verdana"/>
                <w:sz w:val="20"/>
                <w:szCs w:val="20"/>
                <w:lang w:val="sl-SI"/>
              </w:rPr>
              <w:t>-Pogodba</w:t>
            </w:r>
            <w:r w:rsidR="00CF42DD" w:rsidRPr="00EA085D">
              <w:rPr>
                <w:rFonts w:ascii="Verdana" w:hAnsi="Verdana"/>
                <w:sz w:val="20"/>
                <w:szCs w:val="20"/>
                <w:lang w:val="sl-SI"/>
              </w:rPr>
              <w:t>;</w:t>
            </w:r>
          </w:p>
          <w:p w14:paraId="142D42A2" w14:textId="77777777" w:rsidR="008957B7" w:rsidRDefault="009A173E" w:rsidP="000C575B">
            <w:pPr>
              <w:pStyle w:val="Odstavekseznama"/>
              <w:numPr>
                <w:ilvl w:val="0"/>
                <w:numId w:val="9"/>
              </w:numPr>
              <w:spacing w:after="120" w:line="240" w:lineRule="auto"/>
              <w:contextualSpacing w:val="0"/>
              <w:jc w:val="both"/>
              <w:rPr>
                <w:rFonts w:ascii="Verdana" w:hAnsi="Verdana"/>
                <w:sz w:val="20"/>
                <w:szCs w:val="20"/>
                <w:lang w:val="sl-SI"/>
              </w:rPr>
            </w:pPr>
            <w:r w:rsidRPr="000C575B">
              <w:rPr>
                <w:rFonts w:ascii="Verdana" w:hAnsi="Verdana"/>
                <w:sz w:val="20"/>
                <w:szCs w:val="20"/>
                <w:lang w:val="sl-SI"/>
              </w:rPr>
              <w:t xml:space="preserve">ePRO – </w:t>
            </w:r>
            <w:r w:rsidR="00CF42DD" w:rsidRPr="000C575B">
              <w:rPr>
                <w:rFonts w:ascii="Verdana" w:hAnsi="Verdana"/>
                <w:sz w:val="20"/>
                <w:szCs w:val="20"/>
                <w:lang w:val="sl-SI"/>
              </w:rPr>
              <w:t>Specifikacije</w:t>
            </w:r>
            <w:r w:rsidR="008957B7">
              <w:rPr>
                <w:rFonts w:ascii="Verdana" w:hAnsi="Verdana"/>
                <w:sz w:val="20"/>
                <w:szCs w:val="20"/>
                <w:lang w:val="sl-SI"/>
              </w:rPr>
              <w:t>;</w:t>
            </w:r>
          </w:p>
          <w:p w14:paraId="4B3EE173" w14:textId="77777777" w:rsidR="003D3997" w:rsidRDefault="000C575B" w:rsidP="008957B7">
            <w:pPr>
              <w:pStyle w:val="Odstavekseznama"/>
              <w:numPr>
                <w:ilvl w:val="0"/>
                <w:numId w:val="9"/>
              </w:numPr>
              <w:spacing w:after="120" w:line="240" w:lineRule="auto"/>
              <w:contextualSpacing w:val="0"/>
              <w:jc w:val="both"/>
              <w:rPr>
                <w:rFonts w:ascii="Verdana" w:hAnsi="Verdana"/>
                <w:i/>
                <w:iCs/>
                <w:sz w:val="20"/>
                <w:szCs w:val="20"/>
                <w:lang w:val="sl-SI"/>
              </w:rPr>
            </w:pPr>
            <w:r w:rsidRPr="008957B7">
              <w:rPr>
                <w:rFonts w:ascii="Verdana" w:hAnsi="Verdana"/>
                <w:sz w:val="20"/>
                <w:szCs w:val="20"/>
                <w:lang w:val="sl-SI"/>
              </w:rPr>
              <w:t>Tehničn</w:t>
            </w:r>
            <w:r w:rsidR="008957B7" w:rsidRPr="008957B7">
              <w:rPr>
                <w:rFonts w:ascii="Verdana" w:hAnsi="Verdana"/>
                <w:sz w:val="20"/>
                <w:szCs w:val="20"/>
                <w:lang w:val="sl-SI"/>
              </w:rPr>
              <w:t>e specifikacije – zaupni del</w:t>
            </w:r>
            <w:r w:rsidR="008957B7" w:rsidRPr="008957B7">
              <w:rPr>
                <w:rFonts w:ascii="Verdana" w:hAnsi="Verdana"/>
                <w:i/>
                <w:iCs/>
                <w:sz w:val="20"/>
                <w:szCs w:val="20"/>
                <w:lang w:val="sl-SI"/>
              </w:rPr>
              <w:t xml:space="preserve"> </w:t>
            </w:r>
            <w:r w:rsidR="003D3997" w:rsidRPr="008957B7">
              <w:rPr>
                <w:rFonts w:ascii="Verdana" w:hAnsi="Verdana"/>
                <w:i/>
                <w:iCs/>
                <w:sz w:val="20"/>
                <w:szCs w:val="20"/>
                <w:lang w:val="sl-SI"/>
              </w:rPr>
              <w:t>(pred pridobitvijo tehnične dokumentacije mora potencialni ponudnik podpisati Izjavo o varovanju zaupnih podatkov in poslovnih skrivnosti naročnika</w:t>
            </w:r>
            <w:r w:rsidR="003D3997">
              <w:rPr>
                <w:rFonts w:ascii="Verdana" w:hAnsi="Verdana"/>
                <w:i/>
                <w:iCs/>
                <w:sz w:val="20"/>
                <w:szCs w:val="20"/>
                <w:lang w:val="sl-SI"/>
              </w:rPr>
              <w:t xml:space="preserve"> in izkazati izpolnjevanje pogoja 7.C.1</w:t>
            </w:r>
            <w:r w:rsidR="003D3997" w:rsidRPr="008957B7">
              <w:rPr>
                <w:rFonts w:ascii="Verdana" w:hAnsi="Verdana"/>
                <w:i/>
                <w:iCs/>
                <w:sz w:val="20"/>
                <w:szCs w:val="20"/>
                <w:lang w:val="sl-SI"/>
              </w:rPr>
              <w:t xml:space="preserve">); </w:t>
            </w:r>
          </w:p>
          <w:p w14:paraId="3DF30B67" w14:textId="6F1186FA" w:rsidR="00D60C38" w:rsidRDefault="00D60C38" w:rsidP="008957B7">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Izjava o varovanju zaupnih podatkov in poslovnih skrivnosti naročnika </w:t>
            </w:r>
            <w:r w:rsidRPr="00D60C38">
              <w:rPr>
                <w:rFonts w:ascii="Verdana" w:hAnsi="Verdana"/>
                <w:i/>
                <w:iCs/>
                <w:sz w:val="20"/>
                <w:szCs w:val="20"/>
                <w:lang w:val="sl-SI"/>
              </w:rPr>
              <w:t>(za pridobitev tehnične dokumentacije zaupne narave)</w:t>
            </w:r>
            <w:r>
              <w:rPr>
                <w:rFonts w:ascii="Verdana" w:hAnsi="Verdana"/>
                <w:sz w:val="20"/>
                <w:szCs w:val="20"/>
                <w:lang w:val="sl-SI"/>
              </w:rPr>
              <w:t>;</w:t>
            </w:r>
          </w:p>
          <w:p w14:paraId="7E24F535" w14:textId="4DD6A133" w:rsidR="00A753EF" w:rsidRPr="00EA085D" w:rsidRDefault="00A753EF" w:rsidP="008957B7">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EA085D" w:rsidRDefault="00C474A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Izjava/podatki o udeležbi fizičnih in pravnih oseb v lastništvu ponudnika;</w:t>
            </w:r>
          </w:p>
          <w:p w14:paraId="68116CC0" w14:textId="77777777" w:rsidR="004322C7" w:rsidRPr="00EA085D" w:rsidRDefault="004322C7" w:rsidP="00A753EF">
            <w:pPr>
              <w:numPr>
                <w:ilvl w:val="0"/>
                <w:numId w:val="9"/>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lastRenderedPageBreak/>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2C0E0A9" w:rsidR="00E25E56" w:rsidRPr="00EA085D" w:rsidRDefault="00A753EF" w:rsidP="00E25E56">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9"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t>Rok za postavitev vprašanj</w:t>
            </w:r>
          </w:p>
        </w:tc>
        <w:tc>
          <w:tcPr>
            <w:tcW w:w="6293" w:type="dxa"/>
            <w:gridSpan w:val="5"/>
            <w:shd w:val="clear" w:color="auto" w:fill="FFF0D5"/>
            <w:vAlign w:val="center"/>
          </w:tcPr>
          <w:p w14:paraId="3EA752D7" w14:textId="63344976" w:rsidR="007C657A" w:rsidRPr="00EA085D" w:rsidRDefault="00402734" w:rsidP="00B122E4">
            <w:pPr>
              <w:spacing w:after="120" w:line="240" w:lineRule="auto"/>
              <w:jc w:val="both"/>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"MFiles_P1058"  \* MERGEFORMAT </w:instrText>
            </w:r>
            <w:r w:rsidRPr="00EA085D">
              <w:rPr>
                <w:rFonts w:ascii="Verdana" w:hAnsi="Verdana"/>
                <w:b/>
                <w:noProof/>
                <w:sz w:val="20"/>
                <w:szCs w:val="20"/>
                <w:lang w:val="sl-SI"/>
              </w:rPr>
              <w:fldChar w:fldCharType="separate"/>
            </w:r>
            <w:r w:rsidR="00461FE6">
              <w:rPr>
                <w:rFonts w:ascii="Verdana" w:hAnsi="Verdana"/>
                <w:b/>
                <w:noProof/>
                <w:sz w:val="20"/>
                <w:szCs w:val="20"/>
                <w:lang w:val="sl-SI"/>
              </w:rPr>
              <w:t>2. 08. 2019</w:t>
            </w:r>
            <w:r w:rsidRPr="00EA085D">
              <w:rPr>
                <w:rFonts w:ascii="Verdana" w:hAnsi="Verdana"/>
                <w:b/>
                <w:noProof/>
                <w:sz w:val="20"/>
                <w:szCs w:val="20"/>
                <w:lang w:val="sl-SI"/>
              </w:rPr>
              <w:fldChar w:fldCharType="end"/>
            </w:r>
            <w:r w:rsidR="0039067B"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"MFiles_P1059"  \* MERGEFORMAT </w:instrText>
            </w:r>
            <w:r w:rsidRPr="00EA085D">
              <w:rPr>
                <w:rFonts w:ascii="Verdana" w:hAnsi="Verdana"/>
                <w:b/>
                <w:noProof/>
                <w:sz w:val="20"/>
                <w:szCs w:val="20"/>
                <w:lang w:val="sl-SI"/>
              </w:rPr>
              <w:fldChar w:fldCharType="separate"/>
            </w:r>
            <w:r w:rsidR="00461FE6">
              <w:rPr>
                <w:rFonts w:ascii="Verdana" w:hAnsi="Verdana"/>
                <w:b/>
                <w:noProof/>
                <w:sz w:val="20"/>
                <w:szCs w:val="20"/>
                <w:lang w:val="sl-SI"/>
              </w:rPr>
              <w:t>12:00</w:t>
            </w:r>
            <w:r w:rsidRPr="00EA085D">
              <w:rPr>
                <w:rFonts w:ascii="Verdana" w:hAnsi="Verdana"/>
                <w:b/>
                <w:noProof/>
                <w:sz w:val="20"/>
                <w:szCs w:val="20"/>
                <w:lang w:val="sl-SI"/>
              </w:rPr>
              <w:fldChar w:fldCharType="end"/>
            </w:r>
          </w:p>
          <w:p w14:paraId="3421CC23" w14:textId="60467C9E"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najkasneje do </w:t>
            </w:r>
            <w:r w:rsidR="00402734" w:rsidRPr="00EA085D">
              <w:rPr>
                <w:rFonts w:ascii="Verdana" w:hAnsi="Verdana"/>
                <w:noProof/>
                <w:sz w:val="20"/>
                <w:szCs w:val="20"/>
                <w:lang w:val="sl-SI"/>
              </w:rPr>
              <w:fldChar w:fldCharType="begin"/>
            </w:r>
            <w:r w:rsidR="00402734" w:rsidRPr="00EA085D">
              <w:rPr>
                <w:rFonts w:ascii="Verdana" w:hAnsi="Verdana"/>
                <w:noProof/>
                <w:sz w:val="20"/>
                <w:szCs w:val="20"/>
                <w:lang w:val="sl-SI"/>
              </w:rPr>
              <w:instrText xml:space="preserve"> DOCPROPERTY  "MFiles_P1060"  \* MERGEFORMAT </w:instrText>
            </w:r>
            <w:r w:rsidR="00402734" w:rsidRPr="00EA085D">
              <w:rPr>
                <w:rFonts w:ascii="Verdana" w:hAnsi="Verdana"/>
                <w:noProof/>
                <w:sz w:val="20"/>
                <w:szCs w:val="20"/>
                <w:lang w:val="sl-SI"/>
              </w:rPr>
              <w:fldChar w:fldCharType="separate"/>
            </w:r>
            <w:r w:rsidR="00461FE6">
              <w:rPr>
                <w:rFonts w:ascii="Verdana" w:hAnsi="Verdana"/>
                <w:noProof/>
                <w:sz w:val="20"/>
                <w:szCs w:val="20"/>
                <w:lang w:val="sl-SI"/>
              </w:rPr>
              <w:t>7. 08. 2019</w:t>
            </w:r>
            <w:r w:rsidR="00402734" w:rsidRPr="00EA085D">
              <w:rPr>
                <w:rFonts w:ascii="Verdana" w:hAnsi="Verdana"/>
                <w:noProof/>
                <w:sz w:val="20"/>
                <w:szCs w:val="20"/>
                <w:lang w:val="sl-SI"/>
              </w:rPr>
              <w:fldChar w:fldCharType="end"/>
            </w:r>
            <w:r w:rsidRPr="00EA085D">
              <w:rPr>
                <w:rFonts w:ascii="Verdana" w:hAnsi="Verdana"/>
                <w:sz w:val="20"/>
                <w:szCs w:val="20"/>
                <w:lang w:val="sl-SI"/>
              </w:rPr>
              <w:t xml:space="preserve"> do</w:t>
            </w:r>
            <w:r w:rsidR="00402734" w:rsidRPr="00EA085D">
              <w:rPr>
                <w:rFonts w:ascii="Verdana" w:hAnsi="Verdana"/>
                <w:sz w:val="20"/>
                <w:szCs w:val="20"/>
                <w:lang w:val="sl-SI"/>
              </w:rPr>
              <w:t xml:space="preserve"> </w:t>
            </w:r>
            <w:r w:rsidR="00402734" w:rsidRPr="00EA085D">
              <w:rPr>
                <w:rFonts w:ascii="Verdana" w:hAnsi="Verdana"/>
                <w:sz w:val="20"/>
                <w:szCs w:val="20"/>
                <w:lang w:val="sl-SI"/>
              </w:rPr>
              <w:fldChar w:fldCharType="begin"/>
            </w:r>
            <w:r w:rsidR="00402734" w:rsidRPr="00EA085D">
              <w:rPr>
                <w:rFonts w:ascii="Verdana" w:hAnsi="Verdana"/>
                <w:sz w:val="20"/>
                <w:szCs w:val="20"/>
                <w:lang w:val="sl-SI"/>
              </w:rPr>
              <w:instrText xml:space="preserve"> DOCPROPERTY  "MFiles_P1061"  \* MERGEFORMAT </w:instrText>
            </w:r>
            <w:r w:rsidR="00402734" w:rsidRPr="00EA085D">
              <w:rPr>
                <w:rFonts w:ascii="Verdana" w:hAnsi="Verdana"/>
                <w:sz w:val="20"/>
                <w:szCs w:val="20"/>
                <w:lang w:val="sl-SI"/>
              </w:rPr>
              <w:fldChar w:fldCharType="separate"/>
            </w:r>
            <w:r w:rsidR="00461FE6">
              <w:rPr>
                <w:rFonts w:ascii="Verdana" w:hAnsi="Verdana"/>
                <w:sz w:val="20"/>
                <w:szCs w:val="20"/>
                <w:lang w:val="sl-SI"/>
              </w:rPr>
              <w:t>16:00</w:t>
            </w:r>
            <w:r w:rsidR="00402734" w:rsidRPr="00EA085D">
              <w:rPr>
                <w:rFonts w:ascii="Verdana" w:hAnsi="Verdana"/>
                <w:sz w:val="20"/>
                <w:szCs w:val="20"/>
                <w:lang w:val="sl-SI"/>
              </w:rPr>
              <w:fldChar w:fldCharType="end"/>
            </w:r>
            <w:r w:rsidRPr="00EA085D">
              <w:rPr>
                <w:rFonts w:ascii="Verdana" w:hAnsi="Verdana"/>
                <w:sz w:val="20"/>
                <w:szCs w:val="20"/>
                <w:lang w:val="sl-SI"/>
              </w:rPr>
              <w:t xml:space="preserve">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10"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2E6C38BF" w:rsidR="00FD3487" w:rsidRPr="00EA085D" w:rsidRDefault="00FD3487"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08871DC" w:rsidR="00C74BC6" w:rsidRPr="00EA085D" w:rsidRDefault="00C74B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Pr="00EA085D">
              <w:rPr>
                <w:rFonts w:ascii="Verdana" w:hAnsi="Verdana"/>
                <w:b/>
                <w:sz w:val="20"/>
                <w:szCs w:val="20"/>
                <w:lang w:val="sl-SI"/>
              </w:rPr>
              <w:t>ePRO – Reference in kadri</w:t>
            </w:r>
            <w:r w:rsidRPr="00EA085D">
              <w:rPr>
                <w:rFonts w:ascii="Verdana" w:hAnsi="Verdana"/>
                <w:sz w:val="20"/>
                <w:szCs w:val="20"/>
                <w:lang w:val="sl-SI"/>
              </w:rPr>
              <w:t>;</w:t>
            </w:r>
          </w:p>
          <w:p w14:paraId="782716DC" w14:textId="1B42CD4D" w:rsidR="00A753EF" w:rsidRPr="00EA085D" w:rsidRDefault="00A753EF"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 (v sistemu e-JN se ga naloži v razdelek »Predračun« v .pdf obliki</w:t>
            </w:r>
            <w:r w:rsidR="00201EB1">
              <w:rPr>
                <w:rFonts w:ascii="Verdana" w:hAnsi="Verdana"/>
                <w:b/>
                <w:sz w:val="20"/>
                <w:szCs w:val="20"/>
                <w:lang w:val="sl-SI"/>
              </w:rPr>
              <w:t>, ponudnik pa ga predloži tudi kot del celovite ponudbene dokumentacije</w:t>
            </w:r>
            <w:r w:rsidRPr="00EA085D">
              <w:rPr>
                <w:rFonts w:ascii="Verdana" w:hAnsi="Verdana"/>
                <w:b/>
                <w:sz w:val="20"/>
                <w:szCs w:val="20"/>
                <w:lang w:val="sl-SI"/>
              </w:rPr>
              <w:t>)</w:t>
            </w:r>
            <w:r w:rsidRPr="00EA085D">
              <w:rPr>
                <w:rFonts w:ascii="Verdana" w:hAnsi="Verdana"/>
                <w:sz w:val="20"/>
                <w:szCs w:val="20"/>
                <w:lang w:val="sl-SI"/>
              </w:rPr>
              <w:t>;</w:t>
            </w:r>
          </w:p>
          <w:p w14:paraId="430064BF" w14:textId="41632235" w:rsidR="00132BFD" w:rsidRPr="00EA085D" w:rsidRDefault="00132BFD"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009A173E" w:rsidRPr="00EA085D">
              <w:rPr>
                <w:rFonts w:ascii="Verdana" w:hAnsi="Verdana"/>
                <w:b/>
                <w:sz w:val="20"/>
                <w:szCs w:val="20"/>
                <w:lang w:val="sl-SI"/>
              </w:rPr>
              <w:t xml:space="preserve">ePRO – </w:t>
            </w:r>
            <w:r w:rsidR="009F572E" w:rsidRPr="00EA085D">
              <w:rPr>
                <w:rFonts w:ascii="Verdana" w:hAnsi="Verdana"/>
                <w:b/>
                <w:sz w:val="20"/>
                <w:szCs w:val="20"/>
                <w:lang w:val="sl-SI"/>
              </w:rPr>
              <w:t>Ponudba</w:t>
            </w:r>
            <w:r w:rsidR="00807C08" w:rsidRPr="00EA085D">
              <w:rPr>
                <w:rFonts w:ascii="Verdana" w:hAnsi="Verdana"/>
                <w:b/>
                <w:sz w:val="20"/>
                <w:szCs w:val="20"/>
                <w:lang w:val="sl-SI"/>
              </w:rPr>
              <w:t>-Pogodba</w:t>
            </w:r>
            <w:r w:rsidRPr="00EA085D">
              <w:rPr>
                <w:rFonts w:ascii="Verdana" w:hAnsi="Verdana"/>
                <w:sz w:val="20"/>
                <w:szCs w:val="20"/>
                <w:lang w:val="sl-SI"/>
              </w:rPr>
              <w:t>;</w:t>
            </w:r>
          </w:p>
          <w:p w14:paraId="22A67717" w14:textId="756CA696" w:rsidR="00823316" w:rsidRPr="00EA085D" w:rsidRDefault="0082331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009A173E" w:rsidRPr="00EA085D">
              <w:rPr>
                <w:rFonts w:ascii="Verdana" w:hAnsi="Verdana"/>
                <w:b/>
                <w:sz w:val="20"/>
                <w:szCs w:val="20"/>
                <w:lang w:val="sl-SI"/>
              </w:rPr>
              <w:t xml:space="preserve">ePRO – </w:t>
            </w:r>
            <w:r w:rsidRPr="00EA085D">
              <w:rPr>
                <w:rFonts w:ascii="Verdana" w:hAnsi="Verdana"/>
                <w:b/>
                <w:sz w:val="20"/>
                <w:szCs w:val="20"/>
                <w:lang w:val="sl-SI"/>
              </w:rPr>
              <w:t>Specifikacije</w:t>
            </w:r>
            <w:r w:rsidRPr="00EA085D">
              <w:rPr>
                <w:rFonts w:ascii="Verdana" w:hAnsi="Verdana"/>
                <w:sz w:val="20"/>
                <w:szCs w:val="20"/>
                <w:lang w:val="sl-SI"/>
              </w:rPr>
              <w:t>;</w:t>
            </w:r>
          </w:p>
          <w:p w14:paraId="36E97571" w14:textId="643FC94B" w:rsidR="00C474A6" w:rsidRPr="00EA085D" w:rsidRDefault="00C474A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Pr="00EA085D">
              <w:rPr>
                <w:rFonts w:ascii="Verdana" w:hAnsi="Verdana"/>
                <w:b/>
                <w:sz w:val="20"/>
                <w:szCs w:val="20"/>
                <w:lang w:val="sl-SI"/>
              </w:rPr>
              <w:t xml:space="preserve">ePRO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 xml:space="preserve">(za vsak gospodarski subjekt, ki bo vključen v izvedbo javnega naročila in za vse osebe, ki so </w:t>
            </w:r>
            <w:r w:rsidR="005E3BD5" w:rsidRPr="00EA085D">
              <w:rPr>
                <w:rFonts w:ascii="Verdana" w:hAnsi="Verdana"/>
                <w:sz w:val="20"/>
                <w:szCs w:val="20"/>
                <w:lang w:val="sl-SI"/>
              </w:rPr>
              <w:lastRenderedPageBreak/>
              <w:t>članice upravnega, vodstvenega ali nadzornega organa tega gospodarskega subjekta ali ki imajo pooblastila za njegovo zastopanje ali odločanje ali nadzor v njem)</w:t>
            </w:r>
            <w:r w:rsidRPr="00EA085D">
              <w:rPr>
                <w:rFonts w:ascii="Verdana" w:hAnsi="Verdana"/>
                <w:sz w:val="20"/>
                <w:szCs w:val="20"/>
                <w:lang w:val="sl-SI"/>
              </w:rPr>
              <w:t>;</w:t>
            </w:r>
          </w:p>
          <w:p w14:paraId="08E015FD" w14:textId="7E1A255F" w:rsidR="000C29C6" w:rsidRPr="00EA085D" w:rsidRDefault="000C29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Pr="00EA085D">
              <w:rPr>
                <w:rFonts w:ascii="Verdana" w:hAnsi="Verdana"/>
                <w:b/>
                <w:sz w:val="20"/>
                <w:szCs w:val="20"/>
                <w:lang w:val="sl-SI"/>
              </w:rPr>
              <w:t>obrazec ePRO – Izjava/podatki o udeležbi fizičnih in pravnih oseb v lastništvu ponudnika</w:t>
            </w:r>
            <w:r w:rsidRPr="00EA085D">
              <w:rPr>
                <w:rFonts w:ascii="Verdana" w:hAnsi="Verdana"/>
                <w:sz w:val="20"/>
                <w:szCs w:val="20"/>
                <w:lang w:val="sl-SI"/>
              </w:rPr>
              <w:t>;</w:t>
            </w:r>
          </w:p>
          <w:p w14:paraId="4DBBA4A5" w14:textId="7C779759" w:rsidR="00572F02" w:rsidRPr="00EA085D" w:rsidRDefault="00572F02"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listine iz točke 7. teh navodil</w:t>
            </w:r>
            <w:r w:rsidRPr="00EA085D">
              <w:rPr>
                <w:rFonts w:ascii="Verdana" w:hAnsi="Verdana"/>
                <w:sz w:val="20"/>
                <w:szCs w:val="20"/>
                <w:lang w:val="sl-SI"/>
              </w:rPr>
              <w:t xml:space="preserve"> (razen že zgoraj navedenih razpisnih obrazcev, ki jih na tem mestu ni potrebno ponovno prilagati);</w:t>
            </w:r>
          </w:p>
          <w:p w14:paraId="399DDDE7"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4C65D189"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4BEFE3E2" w14:textId="5191AB62"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sidR="007D3053">
              <w:rPr>
                <w:rFonts w:ascii="Verdana" w:hAnsi="Verdana"/>
                <w:sz w:val="20"/>
                <w:szCs w:val="20"/>
                <w:lang w:val="sl-SI"/>
              </w:rPr>
              <w:t>ESPD</w:t>
            </w:r>
            <w:r w:rsidRPr="00EA085D">
              <w:rPr>
                <w:rFonts w:ascii="Verdana" w:hAnsi="Verdana"/>
                <w:sz w:val="20"/>
                <w:szCs w:val="20"/>
                <w:lang w:val="sl-SI"/>
              </w:rPr>
              <w:t xml:space="preserve"> </w:t>
            </w:r>
            <w:r w:rsidR="007D3053" w:rsidRPr="007D3053">
              <w:rPr>
                <w:rFonts w:ascii="Verdana" w:hAnsi="Verdana"/>
                <w:sz w:val="20"/>
                <w:szCs w:val="20"/>
                <w:lang w:val="sl-SI"/>
              </w:rPr>
              <w:t>(Del II: Informacije glede gospodarskega subjekta; A. Informacije o gospodarskem subjektu),</w:t>
            </w:r>
            <w:r w:rsidR="007D3053">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2"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009FCC99" w14:textId="6C9D92C0"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1300E5D0" w:rsidR="006221FA"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Izbrani ponudnik mora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 le-tega podpisanega vrniti naročniku najkasneje v treh delovnih dneh. V primeru, kadar zaradi objektivnih okoliščin to ni mogoče, lahko naročnik na zaprosilo ponudnika privoli na daljši rok.</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27667C8B" w:rsidR="005B17EC" w:rsidRPr="00EA085D" w:rsidRDefault="00AA1046" w:rsidP="00C474A6">
            <w:pPr>
              <w:spacing w:after="0" w:line="240" w:lineRule="auto"/>
              <w:jc w:val="both"/>
              <w:rPr>
                <w:rFonts w:ascii="Verdana" w:hAnsi="Verdana"/>
                <w:sz w:val="20"/>
                <w:szCs w:val="20"/>
                <w:lang w:val="sl-SI"/>
              </w:rPr>
            </w:pPr>
            <w:r w:rsidRPr="00EA085D">
              <w:rPr>
                <w:rFonts w:ascii="Verdana" w:hAnsi="Verdana"/>
                <w:sz w:val="20"/>
                <w:szCs w:val="20"/>
                <w:lang w:val="sl-SI"/>
              </w:rPr>
              <w:t xml:space="preserve">Tri </w:t>
            </w:r>
            <w:r w:rsidR="00E835E1" w:rsidRPr="00EA085D">
              <w:rPr>
                <w:rFonts w:ascii="Verdana" w:hAnsi="Verdana"/>
                <w:sz w:val="20"/>
                <w:szCs w:val="20"/>
                <w:lang w:val="sl-SI"/>
              </w:rPr>
              <w:t>mesece</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 </w:t>
            </w:r>
            <w:r w:rsidR="00A753EF" w:rsidRPr="00EA085D">
              <w:rPr>
                <w:rFonts w:ascii="Verdana" w:hAnsi="Verdana"/>
                <w:sz w:val="20"/>
                <w:szCs w:val="20"/>
                <w:lang w:val="sl-SI"/>
              </w:rPr>
              <w:t xml:space="preserve">v primeru vloženega zahtevka za revizijo pa pet mesecev od roka za predložitev ponudb, kar ponudniki potrdijo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85D" w:rsidRDefault="004B671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w:t>
            </w:r>
            <w:r w:rsidR="00447E2D" w:rsidRPr="00EA085D">
              <w:rPr>
                <w:rFonts w:ascii="Verdana" w:hAnsi="Verdana"/>
                <w:sz w:val="20"/>
                <w:szCs w:val="20"/>
                <w:lang w:val="sl-SI"/>
              </w:rPr>
              <w:t>Priloge so lahko tudi v tujem jeziku. Na zahtevo naročnika mora ponudnik priskrbeti 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poskeniranih v formatu PDF ter oddanih  na portalu </w:t>
            </w:r>
            <w:hyperlink r:id="rId13"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140043E4" w14:textId="54628721"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p w14:paraId="4A71BAEF" w14:textId="05582D70" w:rsidR="00E57052"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V primeru, da bo kot najugodnejša izbrana skupna ponudba več pogodbenih partnerjev, mora poslovodeči partner najkasneje v 5 delovnih dneh od pravnomočnosti odločitve o izbiri, vendar pred sklenitvijo </w:t>
            </w:r>
            <w:r w:rsidR="00E6346F" w:rsidRPr="00EA085D">
              <w:rPr>
                <w:rFonts w:ascii="Verdana" w:hAnsi="Verdana"/>
                <w:sz w:val="20"/>
                <w:szCs w:val="20"/>
                <w:lang w:val="sl-SI"/>
              </w:rPr>
              <w:t>pogodbe</w:t>
            </w:r>
            <w:r w:rsidRPr="00EA085D">
              <w:rPr>
                <w:rFonts w:ascii="Verdana" w:hAnsi="Verdana"/>
                <w:sz w:val="20"/>
                <w:szCs w:val="20"/>
                <w:lang w:val="sl-SI"/>
              </w:rPr>
              <w:t xml:space="preserve"> z naročnikom, le-temu predložiti </w:t>
            </w:r>
            <w:r w:rsidRPr="00EA085D">
              <w:rPr>
                <w:rFonts w:ascii="Verdana" w:hAnsi="Verdana"/>
                <w:b/>
                <w:sz w:val="20"/>
                <w:szCs w:val="20"/>
                <w:lang w:val="sl-SI"/>
              </w:rPr>
              <w:t>pogodbo o izvedbi predmeta javnega naročila (partnerska pogodba)</w:t>
            </w:r>
            <w:r w:rsidRPr="00EA085D">
              <w:rPr>
                <w:rFonts w:ascii="Verdana" w:hAnsi="Verdana"/>
                <w:sz w:val="20"/>
                <w:szCs w:val="20"/>
                <w:lang w:val="sl-SI"/>
              </w:rPr>
              <w:t>,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240C61">
            <w:pPr>
              <w:spacing w:after="0" w:line="240" w:lineRule="auto"/>
              <w:rPr>
                <w:rFonts w:ascii="Verdana" w:hAnsi="Verdana"/>
                <w:sz w:val="20"/>
                <w:szCs w:val="20"/>
                <w:lang w:val="sl-SI"/>
              </w:rPr>
            </w:pPr>
            <w:r w:rsidRPr="00EA08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240C61">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240C61">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240C61">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240C61">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167F7A15"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461FE6">
              <w:rPr>
                <w:rFonts w:ascii="Verdana" w:hAnsi="Verdana"/>
                <w:b/>
                <w:noProof/>
                <w:sz w:val="20"/>
                <w:szCs w:val="20"/>
                <w:lang w:val="sl-SI"/>
              </w:rPr>
              <w:t>14. 08. 2019</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461FE6">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1E1BBC">
        <w:trPr>
          <w:trHeight w:val="20"/>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7789AE8C" w14:textId="77777777" w:rsidR="00201EB1" w:rsidRPr="00201EB1" w:rsidRDefault="00201EB1" w:rsidP="00201EB1">
            <w:pPr>
              <w:spacing w:after="0" w:line="240" w:lineRule="auto"/>
              <w:jc w:val="both"/>
              <w:rPr>
                <w:rFonts w:ascii="Verdana" w:hAnsi="Verdana"/>
                <w:noProof/>
                <w:sz w:val="20"/>
                <w:szCs w:val="20"/>
                <w:lang w:val="sl-SI"/>
              </w:rPr>
            </w:pPr>
            <w:r w:rsidRPr="00201EB1">
              <w:rPr>
                <w:rFonts w:ascii="Verdana" w:hAnsi="Verdana"/>
                <w:noProof/>
                <w:sz w:val="20"/>
                <w:szCs w:val="20"/>
                <w:lang w:val="sl-SI"/>
              </w:rPr>
              <w:t xml:space="preserve">Ponudnik odda ponudbo v informacijski sistem e-JN na spletnem naslovu </w:t>
            </w:r>
            <w:hyperlink r:id="rId14"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77FA260B" w14:textId="77777777" w:rsidR="00201EB1" w:rsidRPr="00201EB1" w:rsidRDefault="00873190" w:rsidP="00201EB1">
            <w:pPr>
              <w:spacing w:after="120" w:line="240" w:lineRule="auto"/>
              <w:jc w:val="both"/>
              <w:rPr>
                <w:rFonts w:ascii="Verdana" w:hAnsi="Verdana"/>
                <w:noProof/>
                <w:sz w:val="20"/>
                <w:szCs w:val="20"/>
                <w:lang w:val="sl-SI"/>
              </w:rPr>
            </w:pPr>
            <w:hyperlink r:id="rId15" w:history="1">
              <w:r w:rsidR="00201EB1" w:rsidRPr="00201EB1">
                <w:rPr>
                  <w:rFonts w:ascii="Verdana" w:hAnsi="Verdana"/>
                  <w:noProof/>
                  <w:color w:val="0000FF"/>
                  <w:sz w:val="20"/>
                  <w:szCs w:val="20"/>
                  <w:u w:val="single"/>
                  <w:lang w:val="sl-SI"/>
                </w:rPr>
                <w:t>https://ejn.gov.si/aktualno/vec-informacij-ponudniki.html</w:t>
              </w:r>
            </w:hyperlink>
            <w:r w:rsidR="00201EB1" w:rsidRPr="00201EB1">
              <w:rPr>
                <w:rFonts w:ascii="Verdana" w:hAnsi="Verdana"/>
                <w:noProof/>
                <w:sz w:val="20"/>
                <w:szCs w:val="20"/>
                <w:lang w:val="sl-SI"/>
              </w:rPr>
              <w:t>.</w:t>
            </w:r>
          </w:p>
          <w:p w14:paraId="5292777F" w14:textId="77777777" w:rsidR="00201EB1" w:rsidRPr="00201EB1" w:rsidRDefault="00201EB1" w:rsidP="00201EB1">
            <w:pPr>
              <w:spacing w:after="120" w:line="240" w:lineRule="auto"/>
              <w:jc w:val="both"/>
              <w:rPr>
                <w:rFonts w:ascii="Verdana" w:hAnsi="Verdana"/>
                <w:noProof/>
                <w:sz w:val="20"/>
                <w:szCs w:val="20"/>
                <w:lang w:val="sl-SI"/>
              </w:rPr>
            </w:pPr>
            <w:r w:rsidRPr="00201EB1">
              <w:rPr>
                <w:rFonts w:ascii="Verdana" w:hAnsi="Verdana"/>
                <w:noProof/>
                <w:sz w:val="20"/>
                <w:szCs w:val="20"/>
                <w:lang w:val="sl-SI"/>
              </w:rPr>
              <w:t xml:space="preserve">Ponudnik se mora pred oddajo ponudbe registrirati na spletnem naslovu </w:t>
            </w:r>
            <w:hyperlink r:id="rId16"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z Navodili za uporabo e-JN. Če je ponudnik že registriran v informacijski sistem e-JN, se v aplikacijo prijavi na istem naslovu.</w:t>
            </w:r>
          </w:p>
          <w:p w14:paraId="57FF1495" w14:textId="77777777" w:rsidR="00201EB1" w:rsidRPr="00201EB1" w:rsidRDefault="00201EB1" w:rsidP="00201EB1">
            <w:pPr>
              <w:spacing w:after="120" w:line="240" w:lineRule="auto"/>
              <w:jc w:val="both"/>
              <w:rPr>
                <w:rFonts w:ascii="Verdana" w:hAnsi="Verdana" w:cstheme="minorHAnsi"/>
                <w:sz w:val="20"/>
                <w:szCs w:val="20"/>
                <w:lang w:val="sl-SI"/>
              </w:rPr>
            </w:pPr>
            <w:r w:rsidRPr="00201EB1">
              <w:rPr>
                <w:rFonts w:ascii="Verdana" w:hAnsi="Verdana" w:cstheme="minorHAnsi"/>
                <w:sz w:val="20"/>
                <w:szCs w:val="20"/>
                <w:lang w:val="sl-SI"/>
              </w:rPr>
              <w:t xml:space="preserve">Uporabnik ponudnika, ki je v informacijskem sistemu e-JN pooblaščen </w:t>
            </w:r>
            <w:r w:rsidRPr="00201EB1">
              <w:rPr>
                <w:rFonts w:ascii="Verdana" w:hAnsi="Verdana" w:cstheme="minorHAnsi"/>
                <w:sz w:val="20"/>
                <w:szCs w:val="20"/>
                <w:lang w:val="sl-SI"/>
              </w:rPr>
              <w:lastRenderedPageBreak/>
              <w:t>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2" w:name="_Hlk9425363"/>
            <w:r w:rsidRPr="00201EB1">
              <w:rPr>
                <w:rFonts w:ascii="Verdana" w:hAnsi="Verdana" w:cstheme="minorHAnsi"/>
                <w:sz w:val="20"/>
                <w:szCs w:val="20"/>
                <w:vertAlign w:val="superscript"/>
                <w:lang w:val="sl-SI"/>
              </w:rPr>
              <w:footnoteReference w:id="1"/>
            </w:r>
            <w:bookmarkEnd w:id="2"/>
            <w:r w:rsidRPr="00201EB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6FC582F9" w14:textId="77777777" w:rsidR="00201EB1" w:rsidRPr="00201EB1" w:rsidRDefault="00201EB1" w:rsidP="00201EB1">
            <w:pPr>
              <w:spacing w:after="0" w:line="240" w:lineRule="auto"/>
              <w:jc w:val="both"/>
              <w:rPr>
                <w:rFonts w:ascii="Verdana" w:hAnsi="Verdana"/>
                <w:b/>
                <w:noProof/>
                <w:sz w:val="20"/>
                <w:szCs w:val="20"/>
                <w:lang w:val="sl-SI"/>
              </w:rPr>
            </w:pPr>
            <w:r w:rsidRPr="00201EB1">
              <w:rPr>
                <w:rFonts w:ascii="Verdana" w:hAnsi="Verdana"/>
                <w:b/>
                <w:noProof/>
                <w:sz w:val="20"/>
                <w:szCs w:val="20"/>
                <w:lang w:val="sl-SI"/>
              </w:rPr>
              <w:t xml:space="preserve">Dostop do povezave za oddajo elektronske ponudbe v tem postopku javnega naročila je na naslednji povezavi:  </w:t>
            </w:r>
          </w:p>
          <w:p w14:paraId="51882952" w14:textId="459F186C" w:rsidR="008E7E41" w:rsidRPr="00EA085D" w:rsidRDefault="008F394F" w:rsidP="008E7E41">
            <w:pPr>
              <w:spacing w:after="0" w:line="240" w:lineRule="auto"/>
              <w:jc w:val="both"/>
              <w:rPr>
                <w:rFonts w:ascii="Verdana" w:hAnsi="Verdana"/>
                <w:noProof/>
                <w:sz w:val="20"/>
                <w:szCs w:val="20"/>
                <w:lang w:val="sl-SI"/>
              </w:rPr>
            </w:pPr>
            <w:r w:rsidRPr="007849CC">
              <w:rPr>
                <w:rFonts w:ascii="Verdana" w:hAnsi="Verdana" w:cstheme="minorHAnsi"/>
                <w:sz w:val="20"/>
                <w:szCs w:val="20"/>
                <w:lang w:val="sl-SI"/>
              </w:rPr>
              <w:t>https://ejn.gov.si/ponudba/pages/aktualno/aktualno_javno_narocilo_podrobno.xhtml?zadevaId=11269</w:t>
            </w:r>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1E1BBC">
        <w:trPr>
          <w:trHeight w:val="20"/>
          <w:jc w:val="center"/>
        </w:trPr>
        <w:tc>
          <w:tcPr>
            <w:tcW w:w="2405" w:type="dxa"/>
            <w:shd w:val="clear" w:color="auto" w:fill="FFF0D5"/>
            <w:vAlign w:val="center"/>
          </w:tcPr>
          <w:p w14:paraId="64513F98" w14:textId="15F82A94"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461FE6">
              <w:rPr>
                <w:rFonts w:ascii="Verdana" w:hAnsi="Verdana"/>
                <w:b/>
                <w:noProof/>
                <w:sz w:val="20"/>
                <w:szCs w:val="20"/>
                <w:lang w:val="sl-SI"/>
              </w:rPr>
              <w:t>14. 08. 2019</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r w:rsidRPr="00EA085D">
              <w:rPr>
                <w:rFonts w:ascii="Verdana" w:hAnsi="Verdana"/>
                <w:sz w:val="20"/>
                <w:szCs w:val="20"/>
                <w:lang w:val="sl-SI"/>
              </w:rPr>
              <w:t xml:space="preserve">informacijski sistem e-JN na naslovu </w:t>
            </w:r>
            <w:hyperlink r:id="rId17" w:history="1">
              <w:r w:rsidRPr="00EA085D">
                <w:rPr>
                  <w:rStyle w:val="Hiperpovezava"/>
                  <w:rFonts w:ascii="Verdana" w:hAnsi="Verdana"/>
                  <w:sz w:val="20"/>
                  <w:szCs w:val="20"/>
                  <w:lang w:val="sl-SI"/>
                </w:rPr>
                <w:t>https://ejn.gov.si/</w:t>
              </w:r>
            </w:hyperlink>
          </w:p>
        </w:tc>
      </w:tr>
      <w:tr w:rsidR="008E7E41" w:rsidRPr="00EA085D" w14:paraId="106713CB" w14:textId="77777777" w:rsidTr="00240C61">
        <w:trPr>
          <w:trHeight w:val="20"/>
          <w:jc w:val="center"/>
        </w:trPr>
        <w:tc>
          <w:tcPr>
            <w:tcW w:w="9695" w:type="dxa"/>
            <w:gridSpan w:val="2"/>
            <w:shd w:val="clear" w:color="auto" w:fill="FFF0D5"/>
            <w:vAlign w:val="center"/>
          </w:tcPr>
          <w:p w14:paraId="66B387A1" w14:textId="4AC58A20"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8C0BC4">
      <w:pPr>
        <w:numPr>
          <w:ilvl w:val="0"/>
          <w:numId w:val="8"/>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18"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240C61">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0A2E6D4" w14:textId="71E855C0" w:rsidR="00CC2203" w:rsidRPr="00EA085D"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lastRenderedPageBreak/>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77777777"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r w:rsidRPr="00EA085D">
              <w:rPr>
                <w:rFonts w:ascii="Verdana" w:hAnsi="Verdana"/>
                <w:sz w:val="20"/>
                <w:szCs w:val="20"/>
                <w:lang w:val="sl-SI"/>
              </w:rPr>
              <w:t xml:space="preserve"> potrdi izpolnjevanje pogoja s predložitvijo:</w:t>
            </w:r>
          </w:p>
          <w:p w14:paraId="481D7226" w14:textId="21D8781E" w:rsidR="00EE7AA8" w:rsidRPr="00EA085D"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77777777" w:rsidR="00EE7AA8" w:rsidRPr="00EA085D" w:rsidRDefault="00EE7AA8" w:rsidP="00EE7AA8">
            <w:pPr>
              <w:pStyle w:val="Odstavekseznama"/>
              <w:numPr>
                <w:ilvl w:val="0"/>
                <w:numId w:val="30"/>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5667BB6" w14:textId="494A69DC"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1F67E6">
            <w:pPr>
              <w:pStyle w:val="Odstavekseznama"/>
              <w:numPr>
                <w:ilvl w:val="0"/>
                <w:numId w:val="15"/>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45D96">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r w:rsidR="00B81154" w:rsidRPr="00EA085D">
              <w:rPr>
                <w:rFonts w:ascii="Verdana" w:hAnsi="Verdana"/>
                <w:b/>
                <w:sz w:val="20"/>
                <w:szCs w:val="20"/>
                <w:lang w:val="sl-SI"/>
              </w:rPr>
              <w:t xml:space="preserve">okoljskega,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240C61">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3E4FBAB7" w14:textId="77777777" w:rsidR="00895699" w:rsidRPr="00EA085D" w:rsidRDefault="00895699" w:rsidP="00240C61">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240C61">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240C61">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lastRenderedPageBreak/>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2. Nacionalna določba – prekršek v zvezi s plačili za delo</w:t>
            </w:r>
          </w:p>
          <w:p w14:paraId="66305E24" w14:textId="77777777"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565EEA" w:rsidRPr="00EA085D" w14:paraId="51A8A235" w14:textId="77777777" w:rsidTr="001E1BBC">
        <w:trPr>
          <w:trHeight w:val="20"/>
          <w:jc w:val="center"/>
        </w:trPr>
        <w:tc>
          <w:tcPr>
            <w:tcW w:w="9694" w:type="dxa"/>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t>POGOJI ZA SODELOVANJE</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1B771695" w14:textId="76D54AB6" w:rsidR="007914FB" w:rsidRPr="007914FB" w:rsidRDefault="007914FB" w:rsidP="00461FE6">
            <w:pPr>
              <w:spacing w:after="120" w:line="240" w:lineRule="auto"/>
              <w:jc w:val="both"/>
              <w:rPr>
                <w:rFonts w:ascii="Verdana" w:hAnsi="Verdana"/>
                <w:b/>
                <w:bCs/>
                <w:iCs/>
                <w:sz w:val="20"/>
                <w:szCs w:val="20"/>
                <w:lang w:val="sl-SI"/>
              </w:rPr>
            </w:pPr>
            <w:r w:rsidRPr="007914FB">
              <w:rPr>
                <w:rFonts w:ascii="Verdana" w:hAnsi="Verdana"/>
                <w:b/>
                <w:bCs/>
                <w:iCs/>
                <w:sz w:val="20"/>
                <w:szCs w:val="20"/>
                <w:lang w:val="sl-SI"/>
              </w:rPr>
              <w:t>SKLOP 1</w:t>
            </w:r>
          </w:p>
          <w:p w14:paraId="4DDD1425" w14:textId="5FCB75E7" w:rsidR="00461FE6" w:rsidRPr="00074321" w:rsidRDefault="00461FE6" w:rsidP="00461FE6">
            <w:pPr>
              <w:spacing w:after="120" w:line="240" w:lineRule="auto"/>
              <w:jc w:val="both"/>
              <w:rPr>
                <w:rFonts w:ascii="Verdana" w:hAnsi="Verdana"/>
                <w:i/>
                <w:sz w:val="20"/>
                <w:szCs w:val="20"/>
                <w:lang w:val="sl-SI"/>
              </w:rPr>
            </w:pPr>
            <w:r>
              <w:rPr>
                <w:rFonts w:ascii="Verdana" w:hAnsi="Verdana"/>
                <w:i/>
                <w:sz w:val="20"/>
                <w:szCs w:val="20"/>
                <w:lang w:val="sl-SI"/>
              </w:rPr>
              <w:t>1</w:t>
            </w:r>
            <w:r w:rsidRPr="00074321">
              <w:rPr>
                <w:rFonts w:ascii="Verdana" w:hAnsi="Verdana"/>
                <w:i/>
                <w:sz w:val="20"/>
                <w:szCs w:val="20"/>
                <w:lang w:val="sl-SI"/>
              </w:rPr>
              <w:t xml:space="preserve">. Zavarovanje </w:t>
            </w:r>
            <w:r>
              <w:rPr>
                <w:rFonts w:ascii="Verdana" w:hAnsi="Verdana"/>
                <w:i/>
                <w:sz w:val="20"/>
                <w:szCs w:val="20"/>
                <w:lang w:val="sl-SI"/>
              </w:rPr>
              <w:t xml:space="preserve">splošne </w:t>
            </w:r>
            <w:r w:rsidRPr="00074321">
              <w:rPr>
                <w:rFonts w:ascii="Verdana" w:hAnsi="Verdana"/>
                <w:i/>
                <w:sz w:val="20"/>
                <w:szCs w:val="20"/>
                <w:lang w:val="sl-SI"/>
              </w:rPr>
              <w:t>odgovornost</w:t>
            </w:r>
            <w:r>
              <w:rPr>
                <w:rFonts w:ascii="Verdana" w:hAnsi="Verdana"/>
                <w:i/>
                <w:sz w:val="20"/>
                <w:szCs w:val="20"/>
                <w:lang w:val="sl-SI"/>
              </w:rPr>
              <w:t>i</w:t>
            </w:r>
          </w:p>
          <w:p w14:paraId="6D3DE25E" w14:textId="76BD7880" w:rsidR="00461FE6" w:rsidRPr="00074321" w:rsidRDefault="00461FE6" w:rsidP="00461FE6">
            <w:pPr>
              <w:spacing w:after="120" w:line="240" w:lineRule="auto"/>
              <w:jc w:val="both"/>
              <w:rPr>
                <w:rFonts w:ascii="Verdana" w:hAnsi="Verdana"/>
                <w:sz w:val="20"/>
                <w:szCs w:val="20"/>
                <w:lang w:val="sl-SI"/>
              </w:rPr>
            </w:pPr>
            <w:r w:rsidRPr="00074321">
              <w:rPr>
                <w:rFonts w:ascii="Verdana" w:hAnsi="Verdana"/>
                <w:sz w:val="20"/>
                <w:szCs w:val="20"/>
                <w:lang w:val="sl-SI"/>
              </w:rPr>
              <w:t xml:space="preserve">Gospodarski subjekt </w:t>
            </w:r>
            <w:r w:rsidRPr="00461FE6">
              <w:rPr>
                <w:rFonts w:ascii="Verdana" w:hAnsi="Verdana"/>
                <w:sz w:val="20"/>
                <w:szCs w:val="20"/>
                <w:lang w:val="sl-SI"/>
              </w:rPr>
              <w:t xml:space="preserve">mora imeti (najkasneje pred izvedbo selitve) kot izvajalec </w:t>
            </w:r>
            <w:bookmarkStart w:id="3" w:name="_Hlk13142901"/>
            <w:r w:rsidRPr="00461FE6">
              <w:rPr>
                <w:rFonts w:ascii="Verdana" w:hAnsi="Verdana"/>
                <w:sz w:val="20"/>
                <w:szCs w:val="20"/>
                <w:lang w:val="sl-SI"/>
              </w:rPr>
              <w:t>zavarovano splošno odgovornost za škodo na stvareh (uničenje, poškoda ali izginitev), in sicer z enotno zavarovalno vsoto najmanj v višini 500.000,00 EUR.</w:t>
            </w:r>
          </w:p>
          <w:bookmarkEnd w:id="3"/>
          <w:p w14:paraId="35C5D1D8" w14:textId="71BE2518" w:rsidR="00895699" w:rsidRPr="00EA085D" w:rsidRDefault="00461FE6" w:rsidP="00461FE6">
            <w:pPr>
              <w:spacing w:after="0" w:line="240" w:lineRule="auto"/>
              <w:jc w:val="both"/>
              <w:rPr>
                <w:rFonts w:ascii="Verdana" w:hAnsi="Verdana"/>
                <w:sz w:val="20"/>
                <w:szCs w:val="20"/>
                <w:lang w:val="sl-SI"/>
              </w:rPr>
            </w:pPr>
            <w:r w:rsidRPr="00074321">
              <w:rPr>
                <w:rFonts w:ascii="Verdana" w:hAnsi="Verdana"/>
                <w:sz w:val="20"/>
                <w:szCs w:val="20"/>
                <w:lang w:val="sl-SI"/>
              </w:rPr>
              <w:t>(v primeru skupne ponudbe lahko pogoj izpolnjujejo partnerji skupaj; naročnik zahteva solidarno odgovornost drugega subjekta v primeru sklicevanja na njegove zmogljivosti)</w:t>
            </w:r>
          </w:p>
        </w:tc>
      </w:tr>
      <w:tr w:rsidR="00AA6FFF" w:rsidRPr="00EA085D" w14:paraId="220F3815" w14:textId="77777777" w:rsidTr="001E1BBC">
        <w:trPr>
          <w:trHeight w:val="20"/>
          <w:jc w:val="center"/>
        </w:trPr>
        <w:tc>
          <w:tcPr>
            <w:tcW w:w="9694" w:type="dxa"/>
            <w:shd w:val="clear" w:color="auto" w:fill="FDB940"/>
            <w:vAlign w:val="center"/>
          </w:tcPr>
          <w:p w14:paraId="401C8B0D" w14:textId="1CA6FE52"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895699" w:rsidRPr="00EA085D" w14:paraId="6D734126" w14:textId="77777777" w:rsidTr="001E1BBC">
        <w:trPr>
          <w:trHeight w:val="20"/>
          <w:jc w:val="center"/>
        </w:trPr>
        <w:tc>
          <w:tcPr>
            <w:tcW w:w="9694" w:type="dxa"/>
            <w:shd w:val="clear" w:color="auto" w:fill="FFF0D5"/>
            <w:vAlign w:val="center"/>
          </w:tcPr>
          <w:p w14:paraId="67DB34E0" w14:textId="78DD2A6B" w:rsidR="00083A75" w:rsidRDefault="00083A75" w:rsidP="00EE4D63">
            <w:pPr>
              <w:spacing w:after="120" w:line="240" w:lineRule="auto"/>
              <w:jc w:val="both"/>
              <w:rPr>
                <w:rFonts w:ascii="Verdana" w:hAnsi="Verdana"/>
                <w:b/>
                <w:bCs/>
                <w:iCs/>
                <w:sz w:val="20"/>
                <w:szCs w:val="20"/>
                <w:lang w:val="sl-SI"/>
              </w:rPr>
            </w:pPr>
            <w:r w:rsidRPr="00C32603">
              <w:rPr>
                <w:rFonts w:ascii="Verdana" w:hAnsi="Verdana"/>
                <w:b/>
                <w:bCs/>
                <w:iCs/>
                <w:sz w:val="20"/>
                <w:szCs w:val="20"/>
                <w:lang w:val="sl-SI"/>
              </w:rPr>
              <w:t>SKLOP 1</w:t>
            </w:r>
          </w:p>
          <w:p w14:paraId="6B472137" w14:textId="29128EB3" w:rsidR="00C73A12" w:rsidRPr="00EE4D63" w:rsidRDefault="00083A75" w:rsidP="00EE4D63">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00C73A12" w:rsidRPr="00EE4D63">
              <w:rPr>
                <w:rFonts w:ascii="Verdana" w:hAnsi="Verdana"/>
                <w:i/>
                <w:sz w:val="20"/>
                <w:szCs w:val="20"/>
                <w:lang w:val="sl-SI"/>
              </w:rPr>
              <w:t>Za naročila blaga: izvedba dobave blaga določene vrste/</w:t>
            </w:r>
            <w:r w:rsidR="00C73A12" w:rsidRPr="00EE4D63">
              <w:rPr>
                <w:i/>
                <w:lang w:val="sl-SI"/>
              </w:rPr>
              <w:t xml:space="preserve"> </w:t>
            </w:r>
            <w:r w:rsidR="00C73A12" w:rsidRPr="00EE4D63">
              <w:rPr>
                <w:rFonts w:ascii="Verdana" w:hAnsi="Verdana"/>
                <w:i/>
                <w:sz w:val="20"/>
                <w:szCs w:val="20"/>
                <w:lang w:val="sl-SI"/>
              </w:rPr>
              <w:t>Za naročila storitev: izvedba storitev določene vrste</w:t>
            </w:r>
            <w:r w:rsidR="00C32603">
              <w:rPr>
                <w:rFonts w:ascii="Verdana" w:hAnsi="Verdana"/>
                <w:i/>
                <w:sz w:val="20"/>
                <w:szCs w:val="20"/>
                <w:lang w:val="sl-SI"/>
              </w:rPr>
              <w:t xml:space="preserve"> </w:t>
            </w:r>
          </w:p>
          <w:p w14:paraId="3851EC31" w14:textId="4D71BA3E" w:rsidR="008957B7" w:rsidRPr="00EE4D63" w:rsidRDefault="00EE4D63" w:rsidP="00EE4D63">
            <w:pPr>
              <w:spacing w:after="120" w:line="240" w:lineRule="auto"/>
              <w:jc w:val="both"/>
              <w:rPr>
                <w:rFonts w:ascii="Verdana" w:hAnsi="Verdana"/>
                <w:sz w:val="20"/>
                <w:szCs w:val="20"/>
                <w:highlight w:val="yellow"/>
                <w:lang w:val="sl-SI"/>
              </w:rPr>
            </w:pPr>
            <w:bookmarkStart w:id="4" w:name="_Hlk12535677"/>
            <w:r w:rsidRPr="00EE4D63">
              <w:rPr>
                <w:rFonts w:ascii="Verdana" w:hAnsi="Verdana"/>
                <w:sz w:val="20"/>
                <w:szCs w:val="20"/>
                <w:lang w:val="sl-SI"/>
              </w:rPr>
              <w:t>Ponudnik je v zadnjih treh letih pred rokom za prejem ponudb, za vsaj enega naročnika, izvedel implementacijo »enterprise« diskovnih sistemov, v vrednosti vsaj 150.000 EUR brez DDV.</w:t>
            </w:r>
          </w:p>
          <w:bookmarkEnd w:id="4"/>
          <w:p w14:paraId="599D839A" w14:textId="2B174F82" w:rsidR="0040495B" w:rsidRPr="00EE4D63" w:rsidRDefault="00CA0D19" w:rsidP="00EE4D63">
            <w:pPr>
              <w:spacing w:after="120" w:line="240" w:lineRule="auto"/>
              <w:jc w:val="both"/>
              <w:rPr>
                <w:rFonts w:ascii="Verdana" w:hAnsi="Verdana"/>
                <w:sz w:val="20"/>
                <w:szCs w:val="20"/>
                <w:lang w:val="sl-SI"/>
              </w:rPr>
            </w:pPr>
            <w:r w:rsidRPr="00EE4D63">
              <w:rPr>
                <w:rFonts w:ascii="Verdana" w:hAnsi="Verdana"/>
                <w:sz w:val="20"/>
                <w:szCs w:val="20"/>
                <w:lang w:val="sl-SI"/>
              </w:rPr>
              <w:t>Dokazilo: Ponudnik ustrezno izpolni obrazec ePRO – Reference in kadri (točka 1. »REFERENCE«).</w:t>
            </w:r>
          </w:p>
          <w:p w14:paraId="0506B5A5" w14:textId="2748C34D" w:rsidR="00895699" w:rsidRPr="00EA085D" w:rsidRDefault="00D47186" w:rsidP="0040495B">
            <w:pPr>
              <w:spacing w:after="0" w:line="240" w:lineRule="auto"/>
              <w:jc w:val="both"/>
              <w:rPr>
                <w:rFonts w:ascii="Verdana" w:hAnsi="Verdana"/>
                <w:sz w:val="20"/>
                <w:szCs w:val="20"/>
                <w:lang w:val="sl-SI"/>
              </w:rPr>
            </w:pPr>
            <w:r w:rsidRPr="00EE4D63">
              <w:rPr>
                <w:rFonts w:ascii="Verdana" w:hAnsi="Verdana"/>
                <w:sz w:val="20"/>
                <w:szCs w:val="20"/>
                <w:lang w:val="sl-SI"/>
              </w:rPr>
              <w:t>(</w:t>
            </w:r>
            <w:r w:rsidR="00CC2203" w:rsidRPr="00EE4D63">
              <w:rPr>
                <w:rFonts w:ascii="Verdana" w:hAnsi="Verdana"/>
                <w:sz w:val="20"/>
                <w:szCs w:val="20"/>
                <w:lang w:val="sl-SI"/>
              </w:rPr>
              <w:t>v primeru skupne ponudbe lahko pogoj izpolnjujejo partnerji skupaj</w:t>
            </w:r>
            <w:r w:rsidR="00DB54A7" w:rsidRPr="00EE4D63">
              <w:rPr>
                <w:rFonts w:ascii="Verdana" w:hAnsi="Verdana"/>
                <w:sz w:val="20"/>
                <w:szCs w:val="20"/>
                <w:lang w:val="sl-SI"/>
              </w:rPr>
              <w:t xml:space="preserve">; </w:t>
            </w:r>
            <w:r w:rsidR="00974D95" w:rsidRPr="00EE4D63">
              <w:rPr>
                <w:rFonts w:ascii="Verdana" w:hAnsi="Verdana"/>
                <w:sz w:val="20"/>
                <w:szCs w:val="20"/>
                <w:lang w:val="sl-SI"/>
              </w:rPr>
              <w:t xml:space="preserve">v primeru sklicevanja na </w:t>
            </w:r>
            <w:r w:rsidR="00681D00" w:rsidRPr="00EE4D63">
              <w:rPr>
                <w:rFonts w:ascii="Verdana" w:hAnsi="Verdana"/>
                <w:sz w:val="20"/>
                <w:szCs w:val="20"/>
                <w:lang w:val="sl-SI"/>
              </w:rPr>
              <w:t>zmogljivosti</w:t>
            </w:r>
            <w:r w:rsidR="00974D95" w:rsidRPr="00EE4D63">
              <w:rPr>
                <w:rFonts w:ascii="Verdana" w:hAnsi="Verdana"/>
                <w:sz w:val="20"/>
                <w:szCs w:val="20"/>
                <w:lang w:val="sl-SI"/>
              </w:rPr>
              <w:t xml:space="preserve"> </w:t>
            </w:r>
            <w:r w:rsidR="00CD059E" w:rsidRPr="00EE4D63">
              <w:rPr>
                <w:rFonts w:ascii="Verdana" w:hAnsi="Verdana"/>
                <w:sz w:val="20"/>
                <w:szCs w:val="20"/>
                <w:lang w:val="sl-SI"/>
              </w:rPr>
              <w:t xml:space="preserve">drugih subjektov </w:t>
            </w:r>
            <w:r w:rsidR="00DB54A7" w:rsidRPr="00EE4D63">
              <w:rPr>
                <w:rFonts w:ascii="Verdana" w:hAnsi="Verdana"/>
                <w:sz w:val="20"/>
                <w:szCs w:val="20"/>
                <w:lang w:val="sl-SI"/>
              </w:rPr>
              <w:t xml:space="preserve">morajo </w:t>
            </w:r>
            <w:r w:rsidR="00974D95" w:rsidRPr="00EE4D63">
              <w:rPr>
                <w:rFonts w:ascii="Verdana" w:hAnsi="Verdana"/>
                <w:sz w:val="20"/>
                <w:szCs w:val="20"/>
                <w:lang w:val="sl-SI"/>
              </w:rPr>
              <w:t>slednji izv</w:t>
            </w:r>
            <w:r w:rsidR="00DB54A7" w:rsidRPr="00EE4D63">
              <w:rPr>
                <w:rFonts w:ascii="Verdana" w:hAnsi="Verdana"/>
                <w:sz w:val="20"/>
                <w:szCs w:val="20"/>
                <w:lang w:val="sl-SI"/>
              </w:rPr>
              <w:t>esti</w:t>
            </w:r>
            <w:r w:rsidR="00974D95" w:rsidRPr="00EE4D63">
              <w:rPr>
                <w:rFonts w:ascii="Verdana" w:hAnsi="Verdana"/>
                <w:sz w:val="20"/>
                <w:szCs w:val="20"/>
                <w:lang w:val="sl-SI"/>
              </w:rPr>
              <w:t xml:space="preserve"> storitve</w:t>
            </w:r>
            <w:r w:rsidR="00681D00" w:rsidRPr="00EE4D63">
              <w:rPr>
                <w:rFonts w:ascii="Verdana" w:hAnsi="Verdana"/>
                <w:sz w:val="20"/>
                <w:szCs w:val="20"/>
                <w:lang w:val="sl-SI"/>
              </w:rPr>
              <w:t xml:space="preserve"> v delu za katere se zahtevajo te zmogljivosti)</w:t>
            </w:r>
          </w:p>
        </w:tc>
      </w:tr>
      <w:tr w:rsidR="00895699" w:rsidRPr="00EA085D" w14:paraId="36773902" w14:textId="77777777" w:rsidTr="001E1BBC">
        <w:trPr>
          <w:trHeight w:val="20"/>
          <w:jc w:val="center"/>
        </w:trPr>
        <w:tc>
          <w:tcPr>
            <w:tcW w:w="9694" w:type="dxa"/>
            <w:shd w:val="clear" w:color="auto" w:fill="FFF0D5"/>
            <w:vAlign w:val="center"/>
          </w:tcPr>
          <w:p w14:paraId="0D3D8668" w14:textId="0C59FC81" w:rsidR="00083A75" w:rsidRDefault="00083A75" w:rsidP="001F67E6">
            <w:pPr>
              <w:spacing w:after="120" w:line="240" w:lineRule="auto"/>
              <w:jc w:val="both"/>
              <w:rPr>
                <w:rFonts w:ascii="Verdana" w:hAnsi="Verdana"/>
                <w:i/>
                <w:noProof/>
                <w:sz w:val="20"/>
                <w:szCs w:val="20"/>
                <w:lang w:val="sl-SI"/>
              </w:rPr>
            </w:pPr>
            <w:r w:rsidRPr="00C32603">
              <w:rPr>
                <w:rFonts w:ascii="Verdana" w:hAnsi="Verdana"/>
                <w:b/>
                <w:bCs/>
                <w:iCs/>
                <w:noProof/>
                <w:sz w:val="20"/>
                <w:szCs w:val="20"/>
                <w:lang w:val="sl-SI"/>
              </w:rPr>
              <w:t>SKLOP 1</w:t>
            </w:r>
          </w:p>
          <w:p w14:paraId="187B68B0" w14:textId="3E70ECE9" w:rsidR="00895699" w:rsidRPr="00763210" w:rsidRDefault="00CA0D19" w:rsidP="001F67E6">
            <w:pPr>
              <w:spacing w:after="120" w:line="240" w:lineRule="auto"/>
              <w:jc w:val="both"/>
              <w:rPr>
                <w:rFonts w:ascii="Verdana" w:hAnsi="Verdana"/>
                <w:i/>
                <w:noProof/>
                <w:sz w:val="20"/>
                <w:szCs w:val="20"/>
                <w:lang w:val="sl-SI"/>
              </w:rPr>
            </w:pPr>
            <w:r w:rsidRPr="00763210">
              <w:rPr>
                <w:rFonts w:ascii="Verdana" w:hAnsi="Verdana"/>
                <w:i/>
                <w:noProof/>
                <w:sz w:val="20"/>
                <w:szCs w:val="20"/>
                <w:lang w:val="sl-SI"/>
              </w:rPr>
              <w:t>2</w:t>
            </w:r>
            <w:r w:rsidR="001F67E6" w:rsidRPr="00763210">
              <w:rPr>
                <w:rFonts w:ascii="Verdana" w:hAnsi="Verdana"/>
                <w:i/>
                <w:noProof/>
                <w:sz w:val="20"/>
                <w:szCs w:val="20"/>
                <w:lang w:val="sl-SI"/>
              </w:rPr>
              <w:t xml:space="preserve">. </w:t>
            </w:r>
            <w:r w:rsidR="00A75F5B" w:rsidRPr="00763210">
              <w:rPr>
                <w:rFonts w:ascii="Verdana" w:hAnsi="Verdana"/>
                <w:i/>
                <w:noProof/>
                <w:sz w:val="20"/>
                <w:szCs w:val="20"/>
                <w:lang w:val="sl-SI"/>
              </w:rPr>
              <w:t>I</w:t>
            </w:r>
            <w:r w:rsidR="00895699" w:rsidRPr="00763210">
              <w:rPr>
                <w:rFonts w:ascii="Verdana" w:hAnsi="Verdana"/>
                <w:i/>
                <w:noProof/>
                <w:sz w:val="20"/>
                <w:szCs w:val="20"/>
                <w:lang w:val="sl-SI"/>
              </w:rPr>
              <w:t>zobrazba in strokovna usposobljenost</w:t>
            </w:r>
            <w:r w:rsidR="00C32603">
              <w:rPr>
                <w:rFonts w:ascii="Verdana" w:hAnsi="Verdana"/>
                <w:i/>
                <w:noProof/>
                <w:sz w:val="20"/>
                <w:szCs w:val="20"/>
                <w:lang w:val="sl-SI"/>
              </w:rPr>
              <w:t xml:space="preserve"> </w:t>
            </w:r>
          </w:p>
          <w:p w14:paraId="73E609F1" w14:textId="4E2AB381" w:rsidR="0008399B" w:rsidRDefault="006E7916" w:rsidP="0008399B">
            <w:pPr>
              <w:spacing w:after="120" w:line="240" w:lineRule="auto"/>
              <w:jc w:val="both"/>
              <w:rPr>
                <w:rFonts w:ascii="Verdana" w:hAnsi="Verdana"/>
                <w:noProof/>
                <w:sz w:val="20"/>
                <w:szCs w:val="20"/>
                <w:lang w:val="sl-SI"/>
              </w:rPr>
            </w:pPr>
            <w:bookmarkStart w:id="5" w:name="_Hlk12535774"/>
            <w:r w:rsidRPr="00763210">
              <w:rPr>
                <w:rFonts w:ascii="Verdana" w:hAnsi="Verdana"/>
                <w:noProof/>
                <w:sz w:val="20"/>
                <w:szCs w:val="20"/>
                <w:lang w:val="sl-SI"/>
              </w:rPr>
              <w:lastRenderedPageBreak/>
              <w:t>Ponudnik razpolaga</w:t>
            </w:r>
            <w:r w:rsidR="003D3997">
              <w:rPr>
                <w:rFonts w:ascii="Verdana" w:hAnsi="Verdana"/>
                <w:noProof/>
                <w:sz w:val="20"/>
                <w:szCs w:val="20"/>
                <w:lang w:val="sl-SI"/>
              </w:rPr>
              <w:t xml:space="preserve"> z naslednjimi strokovnjaki</w:t>
            </w:r>
            <w:r w:rsidR="00083A75">
              <w:rPr>
                <w:rFonts w:ascii="Verdana" w:hAnsi="Verdana"/>
                <w:noProof/>
                <w:sz w:val="20"/>
                <w:szCs w:val="20"/>
                <w:lang w:val="sl-SI"/>
              </w:rPr>
              <w:t xml:space="preserve"> (p</w:t>
            </w:r>
            <w:r w:rsidR="00083A75" w:rsidRPr="00083A75">
              <w:rPr>
                <w:rFonts w:ascii="Verdana" w:hAnsi="Verdana"/>
                <w:noProof/>
                <w:sz w:val="20"/>
                <w:szCs w:val="20"/>
                <w:lang w:val="sl-SI"/>
              </w:rPr>
              <w:t xml:space="preserve">osamezni </w:t>
            </w:r>
            <w:r w:rsidR="00083A75">
              <w:rPr>
                <w:rFonts w:ascii="Verdana" w:hAnsi="Verdana"/>
                <w:noProof/>
                <w:sz w:val="20"/>
                <w:szCs w:val="20"/>
                <w:lang w:val="sl-SI"/>
              </w:rPr>
              <w:t>strokovnjak</w:t>
            </w:r>
            <w:r w:rsidR="00083A75" w:rsidRPr="00083A75">
              <w:rPr>
                <w:rFonts w:ascii="Verdana" w:hAnsi="Verdana"/>
                <w:noProof/>
                <w:sz w:val="20"/>
                <w:szCs w:val="20"/>
                <w:lang w:val="sl-SI"/>
              </w:rPr>
              <w:t xml:space="preserve"> se glede na znanja, ki jih ima, lahko upošteva na več vsebinskih področjih</w:t>
            </w:r>
            <w:r w:rsidR="00083A75">
              <w:rPr>
                <w:rFonts w:ascii="Verdana" w:hAnsi="Verdana"/>
                <w:noProof/>
                <w:sz w:val="20"/>
                <w:szCs w:val="20"/>
                <w:lang w:val="sl-SI"/>
              </w:rPr>
              <w:t>)</w:t>
            </w:r>
            <w:r w:rsidR="003D3997">
              <w:rPr>
                <w:rFonts w:ascii="Verdana" w:hAnsi="Verdana"/>
                <w:noProof/>
                <w:sz w:val="20"/>
                <w:szCs w:val="20"/>
                <w:lang w:val="sl-SI"/>
              </w:rPr>
              <w:t>:</w:t>
            </w:r>
          </w:p>
          <w:p w14:paraId="3BF56989" w14:textId="5225CECB" w:rsidR="00763210" w:rsidRPr="0008399B" w:rsidRDefault="00763210" w:rsidP="0008399B">
            <w:pPr>
              <w:pStyle w:val="Odstavekseznama"/>
              <w:numPr>
                <w:ilvl w:val="0"/>
                <w:numId w:val="39"/>
              </w:numPr>
              <w:spacing w:after="120" w:line="240" w:lineRule="auto"/>
              <w:contextualSpacing w:val="0"/>
              <w:jc w:val="both"/>
              <w:rPr>
                <w:rFonts w:ascii="Verdana" w:hAnsi="Verdana"/>
                <w:noProof/>
                <w:sz w:val="20"/>
                <w:szCs w:val="20"/>
                <w:lang w:val="sl-SI"/>
              </w:rPr>
            </w:pPr>
            <w:r w:rsidRPr="0008399B">
              <w:rPr>
                <w:rFonts w:ascii="Verdana" w:hAnsi="Verdana"/>
                <w:noProof/>
                <w:sz w:val="20"/>
                <w:szCs w:val="20"/>
                <w:lang w:val="sl-SI"/>
              </w:rPr>
              <w:t>vsaj dva (2) strokovnjaka za ponujene nove diskovne sisteme;</w:t>
            </w:r>
          </w:p>
          <w:p w14:paraId="0FA642CF" w14:textId="77777777" w:rsidR="00763210" w:rsidRDefault="00763210" w:rsidP="00763210">
            <w:pPr>
              <w:pStyle w:val="Odstavekseznama"/>
              <w:numPr>
                <w:ilvl w:val="0"/>
                <w:numId w:val="39"/>
              </w:numPr>
              <w:spacing w:after="120" w:line="240" w:lineRule="auto"/>
              <w:contextualSpacing w:val="0"/>
              <w:jc w:val="both"/>
              <w:rPr>
                <w:rFonts w:ascii="Verdana" w:hAnsi="Verdana"/>
                <w:noProof/>
                <w:sz w:val="20"/>
                <w:szCs w:val="20"/>
                <w:lang w:val="sl-SI"/>
              </w:rPr>
            </w:pPr>
            <w:r w:rsidRPr="00763210">
              <w:rPr>
                <w:rFonts w:ascii="Verdana" w:hAnsi="Verdana"/>
                <w:noProof/>
                <w:sz w:val="20"/>
                <w:szCs w:val="20"/>
                <w:lang w:val="sl-SI"/>
              </w:rPr>
              <w:t>vsaj dva (2) strokovnjaka za IBM DS8886 diskovne sisteme;</w:t>
            </w:r>
          </w:p>
          <w:p w14:paraId="5760D527" w14:textId="4916CF78" w:rsidR="00763210" w:rsidRPr="00763210" w:rsidRDefault="00763210" w:rsidP="00763210">
            <w:pPr>
              <w:pStyle w:val="Odstavekseznama"/>
              <w:numPr>
                <w:ilvl w:val="0"/>
                <w:numId w:val="39"/>
              </w:numPr>
              <w:spacing w:after="120" w:line="240" w:lineRule="auto"/>
              <w:contextualSpacing w:val="0"/>
              <w:jc w:val="both"/>
              <w:rPr>
                <w:rFonts w:ascii="Verdana" w:hAnsi="Verdana"/>
                <w:noProof/>
                <w:sz w:val="20"/>
                <w:szCs w:val="20"/>
                <w:lang w:val="sl-SI"/>
              </w:rPr>
            </w:pPr>
            <w:r w:rsidRPr="00763210">
              <w:rPr>
                <w:rFonts w:ascii="Verdana" w:hAnsi="Verdana"/>
                <w:noProof/>
                <w:sz w:val="20"/>
                <w:szCs w:val="20"/>
                <w:lang w:val="sl-SI"/>
              </w:rPr>
              <w:t>vsaj en (1) strokovnjak za GDPS Metro HM</w:t>
            </w:r>
            <w:r w:rsidR="00DD3F57">
              <w:rPr>
                <w:rFonts w:ascii="Verdana" w:hAnsi="Verdana"/>
                <w:noProof/>
                <w:sz w:val="20"/>
                <w:szCs w:val="20"/>
                <w:lang w:val="sl-SI"/>
              </w:rPr>
              <w:t xml:space="preserve"> (</w:t>
            </w:r>
            <w:r w:rsidR="00DD3F57" w:rsidRPr="00DD3F57">
              <w:rPr>
                <w:rFonts w:ascii="Verdana" w:hAnsi="Verdana"/>
                <w:noProof/>
                <w:sz w:val="20"/>
                <w:szCs w:val="20"/>
                <w:lang w:val="sl-SI"/>
              </w:rPr>
              <w:t>za obnovitev GDPS PPRC HW povezav po zamenjavi diskov</w:t>
            </w:r>
            <w:r w:rsidR="00DD3F57">
              <w:rPr>
                <w:rFonts w:ascii="Verdana" w:hAnsi="Verdana"/>
                <w:noProof/>
                <w:sz w:val="20"/>
                <w:szCs w:val="20"/>
                <w:lang w:val="sl-SI"/>
              </w:rPr>
              <w:t>)</w:t>
            </w:r>
            <w:r w:rsidR="00DD3F57" w:rsidRPr="00DD3F57">
              <w:rPr>
                <w:rFonts w:ascii="Verdana" w:hAnsi="Verdana"/>
                <w:noProof/>
                <w:sz w:val="20"/>
                <w:szCs w:val="20"/>
                <w:lang w:val="sl-SI"/>
              </w:rPr>
              <w:t>.</w:t>
            </w:r>
          </w:p>
          <w:p w14:paraId="6260141F" w14:textId="51F522A2" w:rsidR="00324295" w:rsidRDefault="00A5264C" w:rsidP="004D4A7F">
            <w:pPr>
              <w:spacing w:after="120" w:line="240" w:lineRule="auto"/>
              <w:jc w:val="both"/>
              <w:rPr>
                <w:rFonts w:ascii="Verdana" w:hAnsi="Verdana"/>
                <w:noProof/>
                <w:sz w:val="20"/>
                <w:szCs w:val="20"/>
                <w:lang w:val="sl-SI"/>
              </w:rPr>
            </w:pPr>
            <w:r>
              <w:rPr>
                <w:rFonts w:ascii="Verdana" w:hAnsi="Verdana"/>
                <w:noProof/>
                <w:sz w:val="20"/>
                <w:szCs w:val="20"/>
                <w:lang w:val="sl-SI"/>
              </w:rPr>
              <w:t>p</w:t>
            </w:r>
            <w:r w:rsidR="00324295">
              <w:rPr>
                <w:rFonts w:ascii="Verdana" w:hAnsi="Verdana"/>
                <w:noProof/>
                <w:sz w:val="20"/>
                <w:szCs w:val="20"/>
                <w:lang w:val="sl-SI"/>
              </w:rPr>
              <w:t>ri čemer</w:t>
            </w:r>
            <w:r>
              <w:rPr>
                <w:rFonts w:ascii="Verdana" w:hAnsi="Verdana"/>
                <w:noProof/>
                <w:sz w:val="20"/>
                <w:szCs w:val="20"/>
                <w:lang w:val="sl-SI"/>
              </w:rPr>
              <w:t xml:space="preserve"> mora vsak kader izpolnjevati naslednje zahteve:</w:t>
            </w:r>
          </w:p>
          <w:p w14:paraId="7A378B85" w14:textId="089B4761" w:rsidR="00A5264C" w:rsidRPr="00A5264C" w:rsidRDefault="00A5264C" w:rsidP="00A5264C">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C32603">
              <w:rPr>
                <w:rFonts w:ascii="Verdana" w:hAnsi="Verdana"/>
                <w:noProof/>
                <w:sz w:val="20"/>
                <w:szCs w:val="20"/>
                <w:lang w:val="sl-SI"/>
              </w:rPr>
              <w:t xml:space="preserve">aktivno znanje slovenskega </w:t>
            </w:r>
            <w:r w:rsidRPr="00083A75">
              <w:rPr>
                <w:rFonts w:ascii="Verdana" w:hAnsi="Verdana"/>
                <w:noProof/>
                <w:sz w:val="20"/>
                <w:szCs w:val="20"/>
                <w:lang w:val="sl-SI"/>
              </w:rPr>
              <w:t xml:space="preserve">jezika </w:t>
            </w:r>
            <w:r w:rsidRPr="00083A75">
              <w:rPr>
                <w:rFonts w:ascii="Verdana" w:hAnsi="Verdana"/>
                <w:i/>
                <w:iCs/>
                <w:noProof/>
                <w:sz w:val="20"/>
                <w:szCs w:val="20"/>
                <w:lang w:val="sl-SI"/>
              </w:rPr>
              <w:t>(za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w:t>
            </w:r>
            <w:r w:rsidRPr="00083A75">
              <w:rPr>
                <w:rFonts w:ascii="Verdana" w:hAnsi="Verdana"/>
                <w:iCs/>
                <w:noProof/>
                <w:sz w:val="20"/>
                <w:szCs w:val="20"/>
                <w:lang w:val="sl-SI"/>
              </w:rPr>
              <w:t>;</w:t>
            </w:r>
            <w:r w:rsidR="00555BD5">
              <w:rPr>
                <w:rFonts w:ascii="Verdana" w:hAnsi="Verdana"/>
                <w:iCs/>
                <w:noProof/>
                <w:sz w:val="20"/>
                <w:szCs w:val="20"/>
                <w:lang w:val="sl-SI"/>
              </w:rPr>
              <w:t xml:space="preserve"> </w:t>
            </w:r>
            <w:r w:rsidR="00083A75" w:rsidRPr="00083A75">
              <w:rPr>
                <w:rFonts w:ascii="Verdana" w:hAnsi="Verdana"/>
                <w:iCs/>
                <w:noProof/>
                <w:sz w:val="20"/>
                <w:szCs w:val="20"/>
                <w:lang w:val="sl-SI"/>
              </w:rPr>
              <w:t>Če ponudnik ponudi strokovnjaka, ki nima aktivnega znanja slovenskega jezika, bo moral ponudnik na svoje stroške zagotoviti tudi prisotnost prevajalca, s poznavanjem strokovne terminologije</w:t>
            </w:r>
            <w:r w:rsidR="00083A75">
              <w:rPr>
                <w:rFonts w:ascii="Verdana" w:hAnsi="Verdana"/>
                <w:iCs/>
                <w:noProof/>
                <w:sz w:val="20"/>
                <w:szCs w:val="20"/>
                <w:lang w:val="sl-SI"/>
              </w:rPr>
              <w:t>;</w:t>
            </w:r>
          </w:p>
          <w:p w14:paraId="4EB1674F" w14:textId="71403749" w:rsidR="00324295" w:rsidRDefault="00A5264C" w:rsidP="00A5264C">
            <w:pPr>
              <w:pStyle w:val="Odstavekseznama"/>
              <w:numPr>
                <w:ilvl w:val="0"/>
                <w:numId w:val="39"/>
              </w:numPr>
              <w:spacing w:after="120" w:line="240" w:lineRule="auto"/>
              <w:contextualSpacing w:val="0"/>
              <w:jc w:val="both"/>
              <w:rPr>
                <w:rFonts w:ascii="Verdana" w:hAnsi="Verdana"/>
                <w:noProof/>
                <w:sz w:val="20"/>
                <w:szCs w:val="20"/>
                <w:lang w:val="sl-SI"/>
              </w:rPr>
            </w:pPr>
            <w:r w:rsidRPr="00A5264C">
              <w:rPr>
                <w:rFonts w:ascii="Verdana" w:hAnsi="Verdana"/>
                <w:noProof/>
                <w:sz w:val="20"/>
                <w:szCs w:val="20"/>
                <w:lang w:val="sl-SI"/>
              </w:rPr>
              <w:t>najmanj dve (2) leti delovnih izkušenj iz posameznega razpisanega področja</w:t>
            </w:r>
            <w:r>
              <w:rPr>
                <w:rFonts w:ascii="Verdana" w:hAnsi="Verdana"/>
                <w:noProof/>
                <w:sz w:val="20"/>
                <w:szCs w:val="20"/>
                <w:lang w:val="sl-SI"/>
              </w:rPr>
              <w:t>;</w:t>
            </w:r>
          </w:p>
          <w:p w14:paraId="5961F957" w14:textId="052167B3" w:rsidR="00A5264C" w:rsidRDefault="003D3997" w:rsidP="00A5264C">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najmanj</w:t>
            </w:r>
            <w:r w:rsidR="00A5264C" w:rsidRPr="00C32603">
              <w:rPr>
                <w:rFonts w:ascii="Verdana" w:hAnsi="Verdana"/>
                <w:iCs/>
                <w:noProof/>
                <w:sz w:val="20"/>
                <w:szCs w:val="20"/>
                <w:lang w:val="sl-SI"/>
              </w:rPr>
              <w:t xml:space="preserve"> V. stopnja izobrazbe tehnične smeri</w:t>
            </w:r>
            <w:r w:rsidR="00A5264C">
              <w:rPr>
                <w:rFonts w:ascii="Verdana" w:hAnsi="Verdana"/>
                <w:iCs/>
                <w:noProof/>
                <w:sz w:val="20"/>
                <w:szCs w:val="20"/>
                <w:lang w:val="sl-SI"/>
              </w:rPr>
              <w:t>;</w:t>
            </w:r>
          </w:p>
          <w:p w14:paraId="075A1F5D" w14:textId="30B80BCB" w:rsidR="00A5264C" w:rsidRPr="00A5264C" w:rsidRDefault="00A5264C" w:rsidP="00A5264C">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veljaven </w:t>
            </w:r>
            <w:r w:rsidRPr="00C32603">
              <w:rPr>
                <w:rFonts w:ascii="Verdana" w:hAnsi="Verdana"/>
                <w:iCs/>
                <w:noProof/>
                <w:sz w:val="20"/>
                <w:szCs w:val="20"/>
                <w:lang w:val="sl-SI"/>
              </w:rPr>
              <w:t>certifikat</w:t>
            </w:r>
            <w:r w:rsidR="00B60211">
              <w:rPr>
                <w:rFonts w:ascii="Verdana" w:hAnsi="Verdana"/>
                <w:iCs/>
                <w:noProof/>
                <w:sz w:val="20"/>
                <w:szCs w:val="20"/>
                <w:lang w:val="sl-SI"/>
              </w:rPr>
              <w:t xml:space="preserve"> proizvajalca/</w:t>
            </w:r>
            <w:r w:rsidR="003D3997">
              <w:rPr>
                <w:rFonts w:ascii="Verdana" w:hAnsi="Verdana"/>
                <w:iCs/>
                <w:noProof/>
                <w:sz w:val="20"/>
                <w:szCs w:val="20"/>
                <w:lang w:val="sl-SI"/>
              </w:rPr>
              <w:t>izjava proizvajalca/</w:t>
            </w:r>
            <w:r>
              <w:rPr>
                <w:rFonts w:ascii="Verdana" w:hAnsi="Verdana"/>
                <w:iCs/>
                <w:noProof/>
                <w:sz w:val="20"/>
                <w:szCs w:val="20"/>
                <w:lang w:val="sl-SI"/>
              </w:rPr>
              <w:t xml:space="preserve">potrdilo o šolanju </w:t>
            </w:r>
            <w:r w:rsidRPr="00C32603">
              <w:rPr>
                <w:rFonts w:ascii="Verdana" w:hAnsi="Verdana"/>
                <w:iCs/>
                <w:noProof/>
                <w:sz w:val="20"/>
                <w:szCs w:val="20"/>
                <w:lang w:val="sl-SI"/>
              </w:rPr>
              <w:t>proizvajalca opreme/tehnologije, ki je predmet tega sklopa</w:t>
            </w:r>
            <w:r w:rsidR="00555BD5">
              <w:rPr>
                <w:rFonts w:ascii="Verdana" w:hAnsi="Verdana"/>
                <w:iCs/>
                <w:noProof/>
                <w:sz w:val="20"/>
                <w:szCs w:val="20"/>
                <w:lang w:val="sl-SI"/>
              </w:rPr>
              <w:t>.</w:t>
            </w:r>
          </w:p>
          <w:bookmarkEnd w:id="5"/>
          <w:p w14:paraId="1C7EA54D" w14:textId="74AF6D3F" w:rsidR="004D4A7F" w:rsidRDefault="00E13621" w:rsidP="004D4A7F">
            <w:pPr>
              <w:spacing w:after="120" w:line="240" w:lineRule="auto"/>
              <w:jc w:val="both"/>
              <w:rPr>
                <w:rFonts w:ascii="Verdana" w:hAnsi="Verdana"/>
                <w:noProof/>
                <w:sz w:val="20"/>
                <w:szCs w:val="20"/>
                <w:lang w:val="sl-SI"/>
              </w:rPr>
            </w:pPr>
            <w:r w:rsidRPr="00763210">
              <w:rPr>
                <w:rFonts w:ascii="Verdana" w:hAnsi="Verdana"/>
                <w:noProof/>
                <w:sz w:val="20"/>
                <w:szCs w:val="20"/>
                <w:lang w:val="sl-SI"/>
              </w:rPr>
              <w:t>Dokazilo: Ponudnik ustrezno izpolni obrazec ePRO – Reference in kadri (točka 2. »PODATKI O KADRIH«)</w:t>
            </w:r>
            <w:r w:rsidR="004D4A7F">
              <w:rPr>
                <w:rFonts w:ascii="Verdana" w:hAnsi="Verdana"/>
                <w:noProof/>
                <w:sz w:val="20"/>
                <w:szCs w:val="20"/>
                <w:lang w:val="sl-SI"/>
              </w:rPr>
              <w:t xml:space="preserve">. </w:t>
            </w:r>
            <w:r w:rsidR="004D4A7F" w:rsidRPr="00DD3F57">
              <w:rPr>
                <w:rFonts w:ascii="Verdana" w:hAnsi="Verdana"/>
                <w:noProof/>
                <w:sz w:val="20"/>
                <w:szCs w:val="20"/>
                <w:lang w:val="sl-SI"/>
              </w:rPr>
              <w:t xml:space="preserve">Ponudnik mora obvezno kot prilogo za vsakega navedenega certificiranega strokovnjaka predložiti </w:t>
            </w:r>
            <w:r w:rsidR="003D3997" w:rsidRPr="003D3997">
              <w:rPr>
                <w:rFonts w:ascii="Verdana" w:hAnsi="Verdana"/>
                <w:noProof/>
                <w:sz w:val="20"/>
                <w:szCs w:val="20"/>
                <w:lang w:val="sl-SI"/>
              </w:rPr>
              <w:t>veljaven certifikat proizvajalca/izjava proizvajalca/potrdilo o šolanju proizvajalca opreme/tehnologije, ki je predmet tega sklopa</w:t>
            </w:r>
            <w:r w:rsidR="003D3997">
              <w:rPr>
                <w:rFonts w:ascii="Verdana" w:hAnsi="Verdana"/>
                <w:noProof/>
                <w:sz w:val="20"/>
                <w:szCs w:val="20"/>
                <w:lang w:val="sl-SI"/>
              </w:rPr>
              <w:t xml:space="preserve">. </w:t>
            </w:r>
            <w:r w:rsidR="00CF56FA" w:rsidRPr="003D3997">
              <w:rPr>
                <w:rFonts w:ascii="Verdana" w:hAnsi="Verdana"/>
                <w:noProof/>
                <w:sz w:val="20"/>
                <w:szCs w:val="20"/>
                <w:lang w:val="sl-SI"/>
              </w:rPr>
              <w:t xml:space="preserve">Upoštevani bodo le certifikati, ki izkazujejo praktično šolanje oziroma uspešno zaključeno izobraževanje. Zgolj potrdila o udeležbi ne dokazujejo pridobitve funkcionalnih znanj. </w:t>
            </w:r>
            <w:r w:rsidR="004D4A7F" w:rsidRPr="003D3997">
              <w:rPr>
                <w:rFonts w:ascii="Verdana" w:hAnsi="Verdana"/>
                <w:noProof/>
                <w:sz w:val="20"/>
                <w:szCs w:val="20"/>
                <w:lang w:val="sl-SI"/>
              </w:rPr>
              <w:t>Če ponudnik n</w:t>
            </w:r>
            <w:r w:rsidR="004D4A7F" w:rsidRPr="004D4A7F">
              <w:rPr>
                <w:rFonts w:ascii="Verdana" w:hAnsi="Verdana"/>
                <w:noProof/>
                <w:sz w:val="20"/>
                <w:szCs w:val="20"/>
                <w:lang w:val="sl-SI"/>
              </w:rPr>
              <w:t>avedenega ne predloži, ga bo naročnik skladno s petim odstavkom 89. člena ZJN-3 pozval k dopolnitvi ponudbe.</w:t>
            </w:r>
          </w:p>
          <w:p w14:paraId="188EB9B6" w14:textId="41984C1F" w:rsidR="00895699" w:rsidRPr="00EA085D" w:rsidRDefault="00CF1808" w:rsidP="0008399B">
            <w:pPr>
              <w:spacing w:after="0" w:line="240" w:lineRule="auto"/>
              <w:jc w:val="both"/>
              <w:rPr>
                <w:rFonts w:ascii="Verdana" w:hAnsi="Verdana"/>
                <w:sz w:val="20"/>
                <w:szCs w:val="20"/>
                <w:lang w:val="sl-SI"/>
              </w:rPr>
            </w:pPr>
            <w:r w:rsidRPr="00763210">
              <w:rPr>
                <w:rFonts w:ascii="Verdana" w:hAnsi="Verdana"/>
                <w:noProof/>
                <w:sz w:val="20"/>
                <w:szCs w:val="20"/>
                <w:lang w:val="sl-SI"/>
              </w:rPr>
              <w:t>(</w:t>
            </w:r>
            <w:r w:rsidR="00CC2203" w:rsidRPr="00763210">
              <w:rPr>
                <w:rFonts w:ascii="Verdana" w:hAnsi="Verdana"/>
                <w:noProof/>
                <w:sz w:val="20"/>
                <w:szCs w:val="20"/>
                <w:lang w:val="sl-SI"/>
              </w:rPr>
              <w:t>v primeru skupne ponudbe lahko pogoj izpolnjujejo partnerji skupaj</w:t>
            </w:r>
            <w:r w:rsidRPr="00763210">
              <w:rPr>
                <w:rFonts w:ascii="Verdana" w:hAnsi="Verdana"/>
                <w:noProof/>
                <w:sz w:val="20"/>
                <w:szCs w:val="20"/>
                <w:lang w:val="sl-SI"/>
              </w:rPr>
              <w:t>; v primeru sklicevanja na zmogljivosti drugih subjektov morajo slednji izvesti storitve v delu za katere se zahtevajo te zmogljivosti)</w:t>
            </w:r>
          </w:p>
        </w:tc>
      </w:tr>
      <w:tr w:rsidR="003D3997" w:rsidRPr="00EA085D" w14:paraId="6E18D204" w14:textId="77777777" w:rsidTr="001E1BBC">
        <w:trPr>
          <w:trHeight w:val="20"/>
          <w:jc w:val="center"/>
        </w:trPr>
        <w:tc>
          <w:tcPr>
            <w:tcW w:w="9694" w:type="dxa"/>
            <w:shd w:val="clear" w:color="auto" w:fill="FFF0D5"/>
            <w:vAlign w:val="center"/>
          </w:tcPr>
          <w:p w14:paraId="69530A72" w14:textId="6F447793" w:rsidR="00083A75" w:rsidRDefault="00083A75" w:rsidP="001F67E6">
            <w:pPr>
              <w:spacing w:after="120" w:line="240" w:lineRule="auto"/>
              <w:jc w:val="both"/>
              <w:rPr>
                <w:rFonts w:ascii="Verdana" w:hAnsi="Verdana"/>
                <w:iCs/>
                <w:noProof/>
                <w:sz w:val="20"/>
                <w:szCs w:val="20"/>
                <w:lang w:val="sl-SI"/>
              </w:rPr>
            </w:pPr>
            <w:r w:rsidRPr="00083A75">
              <w:rPr>
                <w:rFonts w:ascii="Verdana" w:hAnsi="Verdana"/>
                <w:b/>
                <w:bCs/>
                <w:iCs/>
                <w:noProof/>
                <w:sz w:val="20"/>
                <w:szCs w:val="20"/>
                <w:lang w:val="sl-SI"/>
              </w:rPr>
              <w:lastRenderedPageBreak/>
              <w:t xml:space="preserve">SKLOP </w:t>
            </w:r>
            <w:r>
              <w:rPr>
                <w:rFonts w:ascii="Verdana" w:hAnsi="Verdana"/>
                <w:b/>
                <w:bCs/>
                <w:iCs/>
                <w:noProof/>
                <w:sz w:val="20"/>
                <w:szCs w:val="20"/>
                <w:lang w:val="sl-SI"/>
              </w:rPr>
              <w:t>1</w:t>
            </w:r>
          </w:p>
          <w:p w14:paraId="5A082679" w14:textId="71807D47" w:rsidR="003D3997" w:rsidRPr="00083A75" w:rsidRDefault="003D3997" w:rsidP="001F67E6">
            <w:pPr>
              <w:spacing w:after="120" w:line="240" w:lineRule="auto"/>
              <w:jc w:val="both"/>
              <w:rPr>
                <w:rFonts w:ascii="Verdana" w:hAnsi="Verdana"/>
                <w:b/>
                <w:bCs/>
                <w:iCs/>
                <w:noProof/>
                <w:sz w:val="20"/>
                <w:szCs w:val="20"/>
                <w:lang w:val="sl-SI"/>
              </w:rPr>
            </w:pPr>
            <w:r w:rsidRPr="003D3997">
              <w:rPr>
                <w:rFonts w:ascii="Verdana" w:hAnsi="Verdana"/>
                <w:iCs/>
                <w:noProof/>
                <w:sz w:val="20"/>
                <w:szCs w:val="20"/>
                <w:lang w:val="sl-SI"/>
              </w:rPr>
              <w:t>3. Ponudnik mora v ponudbi predložiti izjavo proizvajalca ponujene opreme, s katero potrjuje, da je ponudnik ustrezno usposobljen za namestitev in vzdrževanje ponujene opreme.</w:t>
            </w:r>
          </w:p>
          <w:p w14:paraId="16CA6887" w14:textId="0F4FCC14" w:rsidR="003D3997" w:rsidRPr="003D3997" w:rsidRDefault="003D3997" w:rsidP="003D3997">
            <w:pPr>
              <w:spacing w:after="0" w:line="240" w:lineRule="auto"/>
              <w:jc w:val="both"/>
              <w:rPr>
                <w:rFonts w:ascii="Verdana" w:hAnsi="Verdana"/>
                <w:iCs/>
                <w:noProof/>
                <w:sz w:val="20"/>
                <w:szCs w:val="20"/>
                <w:lang w:val="sl-SI"/>
              </w:rPr>
            </w:pPr>
            <w:r w:rsidRPr="003D3997">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0A6FDA" w:rsidRPr="00EA085D" w14:paraId="106698ED" w14:textId="77777777" w:rsidTr="001E1BBC">
        <w:trPr>
          <w:trHeight w:val="20"/>
          <w:jc w:val="center"/>
        </w:trPr>
        <w:tc>
          <w:tcPr>
            <w:tcW w:w="9694" w:type="dxa"/>
            <w:shd w:val="clear" w:color="auto" w:fill="FFF0D5"/>
            <w:vAlign w:val="center"/>
          </w:tcPr>
          <w:p w14:paraId="3935E100" w14:textId="1CE03DBD" w:rsidR="00083A75" w:rsidRDefault="00083A75" w:rsidP="000A6FDA">
            <w:pPr>
              <w:spacing w:after="120" w:line="240" w:lineRule="auto"/>
              <w:jc w:val="both"/>
              <w:rPr>
                <w:rFonts w:ascii="Verdana" w:hAnsi="Verdana"/>
                <w:i/>
                <w:noProof/>
                <w:sz w:val="20"/>
                <w:szCs w:val="20"/>
                <w:lang w:val="sl-SI"/>
              </w:rPr>
            </w:pPr>
            <w:r w:rsidRPr="00C32603">
              <w:rPr>
                <w:rFonts w:ascii="Verdana" w:hAnsi="Verdana"/>
                <w:b/>
                <w:bCs/>
                <w:iCs/>
                <w:noProof/>
                <w:sz w:val="20"/>
                <w:szCs w:val="20"/>
                <w:lang w:val="sl-SI"/>
              </w:rPr>
              <w:t>SKLOP 2</w:t>
            </w:r>
          </w:p>
          <w:p w14:paraId="0AFBEF54" w14:textId="54CF8BE0" w:rsidR="000A6FDA" w:rsidRPr="000A6FDA" w:rsidRDefault="003D3997" w:rsidP="000A6FDA">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0A6FDA" w:rsidRPr="000A6FDA">
              <w:rPr>
                <w:rFonts w:ascii="Verdana" w:hAnsi="Verdana"/>
                <w:i/>
                <w:noProof/>
                <w:sz w:val="20"/>
                <w:szCs w:val="20"/>
                <w:lang w:val="sl-SI"/>
              </w:rPr>
              <w:t>. Izobrazba in strokovna usposobljenost</w:t>
            </w:r>
            <w:r w:rsidR="00C32603">
              <w:rPr>
                <w:rFonts w:ascii="Verdana" w:hAnsi="Verdana"/>
                <w:i/>
                <w:noProof/>
                <w:sz w:val="20"/>
                <w:szCs w:val="20"/>
                <w:lang w:val="sl-SI"/>
              </w:rPr>
              <w:t xml:space="preserve"> </w:t>
            </w:r>
          </w:p>
          <w:p w14:paraId="05F4AB31" w14:textId="77777777" w:rsidR="003D3997" w:rsidRDefault="000A6FDA" w:rsidP="001F67E6">
            <w:pPr>
              <w:spacing w:after="120" w:line="240" w:lineRule="auto"/>
              <w:jc w:val="both"/>
              <w:rPr>
                <w:rFonts w:ascii="Verdana" w:hAnsi="Verdana"/>
                <w:noProof/>
                <w:sz w:val="20"/>
                <w:szCs w:val="20"/>
                <w:lang w:val="sl-SI"/>
              </w:rPr>
            </w:pPr>
            <w:bookmarkStart w:id="6" w:name="_Hlk12533275"/>
            <w:r w:rsidRPr="000A6FDA">
              <w:rPr>
                <w:rFonts w:ascii="Verdana" w:hAnsi="Verdana"/>
                <w:noProof/>
                <w:sz w:val="20"/>
                <w:szCs w:val="20"/>
                <w:lang w:val="sl-SI"/>
              </w:rPr>
              <w:t xml:space="preserve">Ponudnik razpolaga z vsaj enim (1) strokovnjakom za GDPS Metro Dual Leg, </w:t>
            </w:r>
            <w:r w:rsidR="003D3997">
              <w:rPr>
                <w:rFonts w:ascii="Verdana" w:hAnsi="Verdana"/>
                <w:noProof/>
                <w:sz w:val="20"/>
                <w:szCs w:val="20"/>
                <w:lang w:val="sl-SI"/>
              </w:rPr>
              <w:t>ki izpolnjuje naslednje zahteve:</w:t>
            </w:r>
          </w:p>
          <w:p w14:paraId="32D0C109" w14:textId="6EA42097" w:rsidR="00C32603" w:rsidRPr="003D3997" w:rsidRDefault="003D3997" w:rsidP="003D3997">
            <w:pPr>
              <w:pStyle w:val="Odstavekseznama"/>
              <w:numPr>
                <w:ilvl w:val="0"/>
                <w:numId w:val="39"/>
              </w:numPr>
              <w:spacing w:after="120" w:line="240" w:lineRule="auto"/>
              <w:ind w:left="714" w:hanging="357"/>
              <w:contextualSpacing w:val="0"/>
              <w:jc w:val="both"/>
              <w:rPr>
                <w:rFonts w:ascii="Verdana" w:hAnsi="Verdana"/>
                <w:noProof/>
                <w:sz w:val="20"/>
                <w:szCs w:val="20"/>
                <w:lang w:val="sl-SI"/>
              </w:rPr>
            </w:pPr>
            <w:r>
              <w:rPr>
                <w:rFonts w:ascii="Verdana" w:hAnsi="Verdana"/>
                <w:noProof/>
                <w:sz w:val="20"/>
                <w:szCs w:val="20"/>
                <w:lang w:val="sl-SI"/>
              </w:rPr>
              <w:t xml:space="preserve">najmanj </w:t>
            </w:r>
            <w:r w:rsidR="00C32603" w:rsidRPr="003D3997">
              <w:rPr>
                <w:rFonts w:ascii="Verdana" w:hAnsi="Verdana"/>
                <w:noProof/>
                <w:sz w:val="20"/>
                <w:szCs w:val="20"/>
                <w:lang w:val="sl-SI"/>
              </w:rPr>
              <w:t>dve (2) leti delovnih izkušenj iz razpisanega področja</w:t>
            </w:r>
            <w:r>
              <w:rPr>
                <w:rFonts w:ascii="Verdana" w:hAnsi="Verdana"/>
                <w:noProof/>
                <w:sz w:val="20"/>
                <w:szCs w:val="20"/>
                <w:lang w:val="sl-SI"/>
              </w:rPr>
              <w:t>;</w:t>
            </w:r>
          </w:p>
          <w:p w14:paraId="480E0FF5" w14:textId="3100DE0A" w:rsidR="00083A75" w:rsidRPr="00A5264C" w:rsidRDefault="00C32603" w:rsidP="00083A75">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C32603">
              <w:rPr>
                <w:rFonts w:ascii="Verdana" w:hAnsi="Verdana"/>
                <w:noProof/>
                <w:sz w:val="20"/>
                <w:szCs w:val="20"/>
                <w:lang w:val="sl-SI"/>
              </w:rPr>
              <w:t>aktivno znanje slovenskega jezika</w:t>
            </w:r>
            <w:bookmarkStart w:id="7" w:name="_Hlk12533255"/>
            <w:r>
              <w:rPr>
                <w:rFonts w:ascii="Verdana" w:hAnsi="Verdana"/>
                <w:noProof/>
                <w:sz w:val="20"/>
                <w:szCs w:val="20"/>
                <w:lang w:val="sl-SI"/>
              </w:rPr>
              <w:t xml:space="preserve"> </w:t>
            </w:r>
            <w:r w:rsidRPr="00C32603">
              <w:rPr>
                <w:rFonts w:ascii="Verdana" w:hAnsi="Verdana"/>
                <w:i/>
                <w:iCs/>
                <w:noProof/>
                <w:sz w:val="20"/>
                <w:szCs w:val="20"/>
                <w:lang w:val="sl-SI"/>
              </w:rPr>
              <w:t>(z</w:t>
            </w:r>
            <w:r w:rsidR="000A6FDA" w:rsidRPr="00C32603">
              <w:rPr>
                <w:rFonts w:ascii="Verdana" w:hAnsi="Verdana"/>
                <w:i/>
                <w:iCs/>
                <w:noProof/>
                <w:sz w:val="20"/>
                <w:szCs w:val="20"/>
                <w:lang w:val="sl-SI"/>
              </w:rPr>
              <w:t>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w:t>
            </w:r>
            <w:r w:rsidRPr="00C32603">
              <w:rPr>
                <w:rFonts w:ascii="Verdana" w:hAnsi="Verdana"/>
                <w:i/>
                <w:iCs/>
                <w:noProof/>
                <w:sz w:val="20"/>
                <w:szCs w:val="20"/>
                <w:lang w:val="sl-SI"/>
              </w:rPr>
              <w:t>)</w:t>
            </w:r>
            <w:r>
              <w:rPr>
                <w:rFonts w:ascii="Verdana" w:hAnsi="Verdana"/>
                <w:iCs/>
                <w:noProof/>
                <w:sz w:val="20"/>
                <w:szCs w:val="20"/>
                <w:lang w:val="sl-SI"/>
              </w:rPr>
              <w:t>;</w:t>
            </w:r>
            <w:r w:rsidR="00083A75" w:rsidRPr="00083A75">
              <w:rPr>
                <w:rFonts w:ascii="Verdana" w:hAnsi="Verdana"/>
                <w:iCs/>
                <w:noProof/>
                <w:sz w:val="20"/>
                <w:szCs w:val="20"/>
                <w:lang w:val="sl-SI"/>
              </w:rPr>
              <w:t xml:space="preserve"> Če ponudnik ponudi strokovnjaka, ki nima aktivnega znanja slovenskega jezika, bo moral ponudnik na svoje stroške zagotoviti tudi prisotnost prevajalca, s poznavanjem </w:t>
            </w:r>
            <w:r w:rsidR="00083A75" w:rsidRPr="00083A75">
              <w:rPr>
                <w:rFonts w:ascii="Verdana" w:hAnsi="Verdana"/>
                <w:iCs/>
                <w:noProof/>
                <w:sz w:val="20"/>
                <w:szCs w:val="20"/>
                <w:lang w:val="sl-SI"/>
              </w:rPr>
              <w:lastRenderedPageBreak/>
              <w:t>strokovne terminologije</w:t>
            </w:r>
            <w:r w:rsidR="00083A75">
              <w:rPr>
                <w:rFonts w:ascii="Verdana" w:hAnsi="Verdana"/>
                <w:iCs/>
                <w:noProof/>
                <w:sz w:val="20"/>
                <w:szCs w:val="20"/>
                <w:lang w:val="sl-SI"/>
              </w:rPr>
              <w:t>;</w:t>
            </w:r>
          </w:p>
          <w:p w14:paraId="75C5B9F3" w14:textId="6876E521" w:rsidR="00C32603" w:rsidRDefault="003D3997" w:rsidP="00C32603">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najmanj </w:t>
            </w:r>
            <w:r w:rsidR="00C32603" w:rsidRPr="00C32603">
              <w:rPr>
                <w:rFonts w:ascii="Verdana" w:hAnsi="Verdana"/>
                <w:iCs/>
                <w:noProof/>
                <w:sz w:val="20"/>
                <w:szCs w:val="20"/>
                <w:lang w:val="sl-SI"/>
              </w:rPr>
              <w:t>V. stopnja izobrazbe tehnične smeri</w:t>
            </w:r>
            <w:r w:rsidR="00C32603">
              <w:rPr>
                <w:rFonts w:ascii="Verdana" w:hAnsi="Verdana"/>
                <w:iCs/>
                <w:noProof/>
                <w:sz w:val="20"/>
                <w:szCs w:val="20"/>
                <w:lang w:val="sl-SI"/>
              </w:rPr>
              <w:t>;</w:t>
            </w:r>
          </w:p>
          <w:p w14:paraId="2C47C2F7" w14:textId="77777777" w:rsidR="003D3997" w:rsidRPr="00A5264C" w:rsidRDefault="003D3997" w:rsidP="003D3997">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veljaven </w:t>
            </w:r>
            <w:r w:rsidRPr="00C32603">
              <w:rPr>
                <w:rFonts w:ascii="Verdana" w:hAnsi="Verdana"/>
                <w:iCs/>
                <w:noProof/>
                <w:sz w:val="20"/>
                <w:szCs w:val="20"/>
                <w:lang w:val="sl-SI"/>
              </w:rPr>
              <w:t>certifikat</w:t>
            </w:r>
            <w:r>
              <w:rPr>
                <w:rFonts w:ascii="Verdana" w:hAnsi="Verdana"/>
                <w:iCs/>
                <w:noProof/>
                <w:sz w:val="20"/>
                <w:szCs w:val="20"/>
                <w:lang w:val="sl-SI"/>
              </w:rPr>
              <w:t xml:space="preserve"> proizvajalca/izjava proizvajalca/potrdilo o šolanju </w:t>
            </w:r>
            <w:r w:rsidRPr="00C32603">
              <w:rPr>
                <w:rFonts w:ascii="Verdana" w:hAnsi="Verdana"/>
                <w:iCs/>
                <w:noProof/>
                <w:sz w:val="20"/>
                <w:szCs w:val="20"/>
                <w:lang w:val="sl-SI"/>
              </w:rPr>
              <w:t>proizvajalca opreme/tehnologije, ki je predmet tega sklopa</w:t>
            </w:r>
            <w:r>
              <w:rPr>
                <w:rFonts w:ascii="Verdana" w:hAnsi="Verdana"/>
                <w:iCs/>
                <w:noProof/>
                <w:sz w:val="20"/>
                <w:szCs w:val="20"/>
                <w:lang w:val="sl-SI"/>
              </w:rPr>
              <w:t>.</w:t>
            </w:r>
          </w:p>
          <w:bookmarkEnd w:id="7"/>
          <w:p w14:paraId="7FCB3791" w14:textId="0B14BA4E" w:rsidR="004D4A7F" w:rsidRDefault="000A6FDA" w:rsidP="004D4A7F">
            <w:pPr>
              <w:spacing w:after="120" w:line="240" w:lineRule="auto"/>
              <w:jc w:val="both"/>
              <w:rPr>
                <w:rFonts w:ascii="Verdana" w:hAnsi="Verdana"/>
                <w:noProof/>
                <w:sz w:val="20"/>
                <w:szCs w:val="20"/>
                <w:lang w:val="sl-SI"/>
              </w:rPr>
            </w:pPr>
            <w:r w:rsidRPr="000A6FDA">
              <w:rPr>
                <w:rFonts w:ascii="Verdana" w:hAnsi="Verdana"/>
                <w:noProof/>
                <w:sz w:val="20"/>
                <w:szCs w:val="20"/>
                <w:lang w:val="sl-SI"/>
              </w:rPr>
              <w:t xml:space="preserve">Dokazilo: </w:t>
            </w:r>
            <w:bookmarkStart w:id="8" w:name="_Hlk12533996"/>
            <w:r w:rsidR="00763210" w:rsidRPr="00763210">
              <w:rPr>
                <w:rFonts w:ascii="Verdana" w:hAnsi="Verdana"/>
                <w:noProof/>
                <w:sz w:val="20"/>
                <w:szCs w:val="20"/>
                <w:lang w:val="sl-SI"/>
              </w:rPr>
              <w:t>Ponudnik ustrezno izpolni obrazec ePRO – Reference in kadri (točka 2. »PODATKI O KADRIH«)</w:t>
            </w:r>
            <w:r w:rsidR="004D4A7F">
              <w:rPr>
                <w:rFonts w:ascii="Verdana" w:hAnsi="Verdana"/>
                <w:noProof/>
                <w:sz w:val="20"/>
                <w:szCs w:val="20"/>
                <w:lang w:val="sl-SI"/>
              </w:rPr>
              <w:t xml:space="preserve">. </w:t>
            </w:r>
            <w:r w:rsidR="003D3997" w:rsidRPr="00DD3F57">
              <w:rPr>
                <w:rFonts w:ascii="Verdana" w:hAnsi="Verdana"/>
                <w:noProof/>
                <w:sz w:val="20"/>
                <w:szCs w:val="20"/>
                <w:lang w:val="sl-SI"/>
              </w:rPr>
              <w:t xml:space="preserve">Ponudnik mora obvezno kot prilogo za vsakega navedenega certificiranega strokovnjaka predložiti </w:t>
            </w:r>
            <w:r w:rsidR="003D3997" w:rsidRPr="003D3997">
              <w:rPr>
                <w:rFonts w:ascii="Verdana" w:hAnsi="Verdana"/>
                <w:noProof/>
                <w:sz w:val="20"/>
                <w:szCs w:val="20"/>
                <w:lang w:val="sl-SI"/>
              </w:rPr>
              <w:t>veljaven certifikat proizvajalca/izjava proizvajalca/potrdilo o šolanju proizvajalca opreme/tehnologije, ki je predmet tega sklopa</w:t>
            </w:r>
            <w:r w:rsidR="003D3997">
              <w:rPr>
                <w:rFonts w:ascii="Verdana" w:hAnsi="Verdana"/>
                <w:noProof/>
                <w:sz w:val="20"/>
                <w:szCs w:val="20"/>
                <w:lang w:val="sl-SI"/>
              </w:rPr>
              <w:t xml:space="preserve">. </w:t>
            </w:r>
            <w:r w:rsidR="003D3997" w:rsidRPr="003D3997">
              <w:rPr>
                <w:rFonts w:ascii="Verdana" w:hAnsi="Verdana"/>
                <w:noProof/>
                <w:sz w:val="20"/>
                <w:szCs w:val="20"/>
                <w:lang w:val="sl-SI"/>
              </w:rPr>
              <w:t>Upoštevani bodo le certifikati, ki izkazujejo praktično šolanje oziroma uspešno zaključeno izobraževanje. Zgolj potrdila o udeležbi ne dokazujejo pridobitve funkcionalnih znanj. Če ponudnik n</w:t>
            </w:r>
            <w:r w:rsidR="003D3997" w:rsidRPr="004D4A7F">
              <w:rPr>
                <w:rFonts w:ascii="Verdana" w:hAnsi="Verdana"/>
                <w:noProof/>
                <w:sz w:val="20"/>
                <w:szCs w:val="20"/>
                <w:lang w:val="sl-SI"/>
              </w:rPr>
              <w:t>avedenega ne predloži, ga bo naročnik skladno s petim odstavkom 89. člena ZJN-3 pozval k dopolnitvi ponudbe.</w:t>
            </w:r>
            <w:bookmarkEnd w:id="8"/>
          </w:p>
          <w:bookmarkEnd w:id="6"/>
          <w:p w14:paraId="69EEFCD6" w14:textId="00374DCC" w:rsidR="000A6FDA" w:rsidRPr="00D24360" w:rsidRDefault="000A6FDA" w:rsidP="000A6FDA">
            <w:pPr>
              <w:spacing w:after="0" w:line="240" w:lineRule="auto"/>
              <w:jc w:val="both"/>
              <w:rPr>
                <w:rFonts w:ascii="Verdana" w:hAnsi="Verdana"/>
                <w:i/>
                <w:noProof/>
                <w:sz w:val="20"/>
                <w:szCs w:val="20"/>
                <w:highlight w:val="yellow"/>
                <w:lang w:val="sl-SI"/>
              </w:rPr>
            </w:pPr>
            <w:r w:rsidRPr="000A6FDA">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lastRenderedPageBreak/>
              <w:t>D: Sheme za zagotavljanje kakovosti in standardi za okoljsko ravnanje</w:t>
            </w:r>
          </w:p>
        </w:tc>
      </w:tr>
      <w:tr w:rsidR="00895699" w:rsidRPr="00EA085D" w14:paraId="6175DC78" w14:textId="77777777" w:rsidTr="001E1BBC">
        <w:trPr>
          <w:trHeight w:val="20"/>
          <w:jc w:val="center"/>
        </w:trPr>
        <w:tc>
          <w:tcPr>
            <w:tcW w:w="9694" w:type="dxa"/>
            <w:shd w:val="clear" w:color="auto" w:fill="FFF0D5"/>
            <w:vAlign w:val="center"/>
          </w:tcPr>
          <w:p w14:paraId="2804F69E" w14:textId="773B2CAB" w:rsidR="00895699" w:rsidRPr="00EA085D" w:rsidRDefault="001350FB" w:rsidP="004439A8">
            <w:pPr>
              <w:spacing w:after="0" w:line="240" w:lineRule="auto"/>
              <w:jc w:val="both"/>
              <w:rPr>
                <w:rFonts w:ascii="Verdana" w:hAnsi="Verdana"/>
                <w:sz w:val="20"/>
                <w:szCs w:val="20"/>
                <w:lang w:val="sl-SI"/>
              </w:rPr>
            </w:pPr>
            <w:r w:rsidRPr="00EA085D">
              <w:rPr>
                <w:rFonts w:ascii="Verdana" w:hAnsi="Verdana"/>
                <w:sz w:val="20"/>
                <w:szCs w:val="20"/>
                <w:lang w:val="sl-SI"/>
              </w:rPr>
              <w:t>/</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B71766">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ED18C4">
        <w:trPr>
          <w:trHeight w:val="20"/>
          <w:jc w:val="center"/>
        </w:trPr>
        <w:tc>
          <w:tcPr>
            <w:tcW w:w="4114" w:type="dxa"/>
            <w:shd w:val="clear" w:color="auto" w:fill="FDB940"/>
            <w:vAlign w:val="center"/>
          </w:tcPr>
          <w:p w14:paraId="1B67261E" w14:textId="689289FB"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r w:rsidR="000C575B">
              <w:rPr>
                <w:rFonts w:ascii="Verdana" w:hAnsi="Verdana"/>
                <w:sz w:val="20"/>
                <w:szCs w:val="20"/>
                <w:lang w:val="sl-SI"/>
              </w:rPr>
              <w:t xml:space="preserve"> za posamezen sklop</w:t>
            </w:r>
          </w:p>
        </w:tc>
        <w:tc>
          <w:tcPr>
            <w:tcW w:w="5580" w:type="dxa"/>
            <w:shd w:val="clear" w:color="auto" w:fill="FFF0D5"/>
            <w:vAlign w:val="center"/>
          </w:tcPr>
          <w:p w14:paraId="6919C952" w14:textId="292CEEB8" w:rsidR="00ED18C4" w:rsidRPr="00D24360" w:rsidRDefault="00201EB1" w:rsidP="00ED18C4">
            <w:pPr>
              <w:spacing w:after="0" w:line="240" w:lineRule="auto"/>
              <w:jc w:val="both"/>
              <w:rPr>
                <w:rFonts w:ascii="Verdana" w:hAnsi="Verdana"/>
                <w:b/>
                <w:bCs/>
                <w:sz w:val="20"/>
                <w:szCs w:val="20"/>
                <w:lang w:val="sl-SI"/>
              </w:rPr>
            </w:pPr>
            <w:r w:rsidRPr="000C575B">
              <w:rPr>
                <w:rFonts w:ascii="Verdana" w:hAnsi="Verdana"/>
                <w:b/>
                <w:bCs/>
                <w:sz w:val="20"/>
                <w:szCs w:val="20"/>
                <w:lang w:val="sl-SI"/>
              </w:rPr>
              <w:t>Najnižja ponudbena cena v EUR brez DDV</w:t>
            </w:r>
            <w:r w:rsidRPr="000C575B">
              <w:rPr>
                <w:rFonts w:ascii="Verdana" w:hAnsi="Verdana"/>
                <w:sz w:val="20"/>
                <w:szCs w:val="20"/>
                <w:lang w:val="sl-SI"/>
              </w:rPr>
              <w:t xml:space="preserve"> (postavka SKUPNA PONUDBENA CENA v EUR brez DDV razvidno iz obrazca ePRO –</w:t>
            </w:r>
            <w:r w:rsidR="000C575B">
              <w:rPr>
                <w:rFonts w:ascii="Verdana" w:hAnsi="Verdana"/>
                <w:sz w:val="20"/>
                <w:szCs w:val="20"/>
                <w:lang w:val="sl-SI"/>
              </w:rPr>
              <w:t xml:space="preserve"> Predračun</w:t>
            </w:r>
            <w:r w:rsidRPr="000C575B">
              <w:rPr>
                <w:rFonts w:ascii="Verdana" w:hAnsi="Verdana"/>
                <w:sz w:val="20"/>
                <w:szCs w:val="20"/>
                <w:lang w:val="sl-SI"/>
              </w:rPr>
              <w:t>).</w:t>
            </w:r>
          </w:p>
        </w:tc>
      </w:tr>
      <w:tr w:rsidR="00617659" w:rsidRPr="00EA085D" w14:paraId="3F7AC85D" w14:textId="77777777" w:rsidTr="00ED18C4">
        <w:trPr>
          <w:trHeight w:val="20"/>
          <w:jc w:val="center"/>
        </w:trPr>
        <w:tc>
          <w:tcPr>
            <w:tcW w:w="4114" w:type="dxa"/>
            <w:shd w:val="clear" w:color="auto" w:fill="FDB940"/>
            <w:vAlign w:val="center"/>
          </w:tcPr>
          <w:p w14:paraId="4BE26751" w14:textId="77E4280B"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t>Pravilo v primeru enakovrednih ponudb</w:t>
            </w:r>
          </w:p>
        </w:tc>
        <w:tc>
          <w:tcPr>
            <w:tcW w:w="5580" w:type="dxa"/>
            <w:shd w:val="clear" w:color="auto" w:fill="FFF0D5"/>
            <w:vAlign w:val="center"/>
          </w:tcPr>
          <w:p w14:paraId="47A27BF9" w14:textId="6769387E" w:rsidR="00617659" w:rsidRPr="00EA085D" w:rsidRDefault="00D24360"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88D5E9A" w:rsidR="00B81154"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p w14:paraId="49B1B1A5" w14:textId="5936151F"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podlagi pogojev in meril, določenih v tej razpisni dokumentaciji, z izbranim ponudnikom sklenil </w:t>
      </w:r>
      <w:r w:rsidR="00E6346F" w:rsidRPr="00EA085D">
        <w:rPr>
          <w:rFonts w:ascii="Verdana" w:hAnsi="Verdana"/>
          <w:sz w:val="20"/>
          <w:szCs w:val="20"/>
          <w:lang w:val="sl-SI"/>
        </w:rPr>
        <w:t>pogodbo</w:t>
      </w:r>
      <w:r w:rsidRPr="00EA085D">
        <w:rPr>
          <w:rFonts w:ascii="Verdana" w:hAnsi="Verdana"/>
          <w:sz w:val="20"/>
          <w:szCs w:val="20"/>
          <w:lang w:val="sl-SI"/>
        </w:rPr>
        <w:t xml:space="preserve"> najkasneje v 48 dneh od pravnomočnosti odločitve o oddaji naročila. </w:t>
      </w:r>
      <w:r w:rsidR="00E6346F" w:rsidRPr="00EA085D">
        <w:rPr>
          <w:rFonts w:ascii="Verdana" w:hAnsi="Verdana"/>
          <w:sz w:val="20"/>
          <w:szCs w:val="20"/>
          <w:lang w:val="sl-SI"/>
        </w:rPr>
        <w:t>Pogodbo</w:t>
      </w:r>
      <w:r w:rsidRPr="00EA085D">
        <w:rPr>
          <w:rFonts w:ascii="Verdana" w:hAnsi="Verdana"/>
          <w:sz w:val="20"/>
          <w:szCs w:val="20"/>
          <w:lang w:val="sl-SI"/>
        </w:rPr>
        <w:t xml:space="preserve"> mora izbrani ponudnik podpisati in vrniti naročniku v treh delovnih dneh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w:t>
      </w:r>
    </w:p>
    <w:p w14:paraId="40F8D53E" w14:textId="77777777" w:rsidR="008E7E41" w:rsidRPr="00EA085D" w:rsidRDefault="008E7E41" w:rsidP="008E7E41">
      <w:pPr>
        <w:spacing w:after="0" w:line="240" w:lineRule="auto"/>
        <w:jc w:val="both"/>
        <w:rPr>
          <w:rFonts w:ascii="Verdana" w:hAnsi="Verdana"/>
          <w:sz w:val="20"/>
          <w:szCs w:val="20"/>
          <w:lang w:val="sl-SI"/>
        </w:rPr>
      </w:pPr>
    </w:p>
    <w:p w14:paraId="25197E3F" w14:textId="7A102327" w:rsidR="008E7E41" w:rsidRPr="00EA085D" w:rsidRDefault="00E6346F" w:rsidP="008E7E41">
      <w:pPr>
        <w:spacing w:after="0" w:line="240" w:lineRule="auto"/>
        <w:jc w:val="both"/>
        <w:rPr>
          <w:rFonts w:ascii="Verdana" w:hAnsi="Verdana"/>
          <w:sz w:val="20"/>
          <w:szCs w:val="20"/>
          <w:lang w:val="sl-SI"/>
        </w:rPr>
      </w:pPr>
      <w:r w:rsidRPr="00EA085D">
        <w:rPr>
          <w:rFonts w:ascii="Verdana" w:hAnsi="Verdana"/>
          <w:sz w:val="20"/>
          <w:szCs w:val="20"/>
          <w:lang w:val="sl-SI"/>
        </w:rPr>
        <w:t>Pogodba</w:t>
      </w:r>
      <w:r w:rsidR="008E7E41" w:rsidRPr="00EA085D">
        <w:rPr>
          <w:rFonts w:ascii="Verdana" w:hAnsi="Verdana"/>
          <w:sz w:val="20"/>
          <w:szCs w:val="20"/>
          <w:lang w:val="sl-SI"/>
        </w:rPr>
        <w:t xml:space="preserve"> se glede na vzorec iz razpisne dokumentacije lahko pred podpisom vsebinsko prilagodi, upoštevaje omejitve iz tretjega odstavka 67. člena ZJN-3.  </w:t>
      </w:r>
    </w:p>
    <w:p w14:paraId="5E0CFEBE" w14:textId="77777777" w:rsidR="008E7E41" w:rsidRPr="00EA085D" w:rsidRDefault="008E7E41" w:rsidP="008E7E41">
      <w:pPr>
        <w:spacing w:after="0" w:line="240" w:lineRule="auto"/>
        <w:jc w:val="both"/>
        <w:rPr>
          <w:rFonts w:ascii="Verdana" w:hAnsi="Verdana"/>
          <w:sz w:val="20"/>
          <w:szCs w:val="20"/>
          <w:lang w:val="sl-SI"/>
        </w:rPr>
      </w:pPr>
    </w:p>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p w14:paraId="4B42AE92"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582FE3FD" w14:textId="77777777" w:rsidR="008E7E41" w:rsidRPr="00EA085D" w:rsidRDefault="008E7E41" w:rsidP="008E7E41">
      <w:pPr>
        <w:spacing w:after="0" w:line="240" w:lineRule="auto"/>
        <w:jc w:val="both"/>
        <w:rPr>
          <w:rFonts w:ascii="Verdana" w:hAnsi="Verdana"/>
          <w:sz w:val="20"/>
          <w:szCs w:val="20"/>
          <w:lang w:val="sl-SI"/>
        </w:rPr>
      </w:pPr>
    </w:p>
    <w:p w14:paraId="404A4FA8"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DDEA556" w14:textId="6A1BD99C"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specifikacije in količina ponujenega blaga oz. storitev,</w:t>
      </w:r>
    </w:p>
    <w:p w14:paraId="6179D51E" w14:textId="09E1729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cena na enoto in vrednost posamezne postavke,</w:t>
      </w:r>
    </w:p>
    <w:p w14:paraId="19F1C9ED" w14:textId="66CEEFF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skupna vrednost iz ponudbe,</w:t>
      </w:r>
    </w:p>
    <w:p w14:paraId="6BDC3D65" w14:textId="0E3B2ABB"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vsi tisti podatki, ki vplivajo na razvrstitev ponudbe v okviru drugih meril.</w:t>
      </w:r>
    </w:p>
    <w:p w14:paraId="7B2C43A6" w14:textId="77777777" w:rsidR="008E7E41" w:rsidRPr="00EA085D" w:rsidRDefault="008E7E41" w:rsidP="008E7E41">
      <w:pPr>
        <w:spacing w:after="0" w:line="240" w:lineRule="auto"/>
        <w:jc w:val="both"/>
        <w:rPr>
          <w:rFonts w:ascii="Verdana" w:hAnsi="Verdana"/>
          <w:sz w:val="20"/>
          <w:szCs w:val="20"/>
          <w:lang w:val="sl-SI"/>
        </w:rPr>
      </w:pPr>
    </w:p>
    <w:p w14:paraId="6C2C3029"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p w14:paraId="764094A5" w14:textId="77777777" w:rsidR="008E7E41" w:rsidRPr="00EA085D" w:rsidRDefault="008E7E41" w:rsidP="008E7E41">
      <w:pPr>
        <w:spacing w:after="0" w:line="240" w:lineRule="auto"/>
        <w:jc w:val="both"/>
        <w:rPr>
          <w:rFonts w:ascii="Verdana" w:hAnsi="Verdana"/>
          <w:sz w:val="20"/>
          <w:szCs w:val="20"/>
          <w:lang w:val="sl-SI"/>
        </w:rPr>
      </w:pPr>
    </w:p>
    <w:p w14:paraId="2693729B" w14:textId="77777777" w:rsidR="008E7E41" w:rsidRPr="00EA085D" w:rsidRDefault="008E7E41" w:rsidP="008E7E41">
      <w:pPr>
        <w:spacing w:after="0" w:line="240" w:lineRule="auto"/>
        <w:jc w:val="both"/>
        <w:rPr>
          <w:rFonts w:ascii="Verdana" w:hAnsi="Verdana"/>
          <w:sz w:val="20"/>
          <w:szCs w:val="20"/>
          <w:lang w:val="sl-SI"/>
        </w:rPr>
      </w:pPr>
    </w:p>
    <w:p w14:paraId="01A0771C"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11. PRAVNO VARSTVO</w:t>
      </w:r>
    </w:p>
    <w:p w14:paraId="040615A3"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Pravno varstvo ponudnikov v postopkih javnih naročil ureja Zakon o pravnem varstvu v postopkih javnega naročanja (Ur. l. RS, št. 43/11 s spremembami; ZPVPJN).</w:t>
      </w:r>
    </w:p>
    <w:p w14:paraId="7878C4FC" w14:textId="77777777" w:rsidR="008E7E41" w:rsidRPr="00EA085D" w:rsidRDefault="008E7E41" w:rsidP="008E7E41">
      <w:pPr>
        <w:spacing w:after="0" w:line="240" w:lineRule="auto"/>
        <w:jc w:val="both"/>
        <w:rPr>
          <w:rFonts w:ascii="Verdana" w:hAnsi="Verdana"/>
          <w:sz w:val="20"/>
          <w:szCs w:val="20"/>
          <w:lang w:val="sl-SI"/>
        </w:rPr>
      </w:pPr>
    </w:p>
    <w:p w14:paraId="4C29FAC7"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1868F38" w14:textId="77777777" w:rsidR="008E7E41" w:rsidRPr="00EA085D" w:rsidRDefault="008E7E41" w:rsidP="008E7E41">
      <w:pPr>
        <w:spacing w:after="0" w:line="240" w:lineRule="auto"/>
        <w:jc w:val="both"/>
        <w:rPr>
          <w:rFonts w:ascii="Verdana" w:hAnsi="Verdana"/>
          <w:sz w:val="20"/>
          <w:szCs w:val="20"/>
          <w:lang w:val="sl-SI"/>
        </w:rPr>
      </w:pPr>
    </w:p>
    <w:p w14:paraId="2231128A"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4FA0FEA4" w14:textId="77777777" w:rsidR="008E7E41" w:rsidRPr="00EA085D" w:rsidRDefault="008E7E41" w:rsidP="008E7E41">
      <w:pPr>
        <w:spacing w:after="0" w:line="240" w:lineRule="auto"/>
        <w:jc w:val="both"/>
        <w:rPr>
          <w:rFonts w:ascii="Verdana" w:hAnsi="Verdana"/>
          <w:sz w:val="20"/>
          <w:szCs w:val="20"/>
          <w:lang w:val="sl-SI"/>
        </w:rPr>
      </w:pPr>
    </w:p>
    <w:p w14:paraId="2140CA42" w14:textId="1A91DF53" w:rsidR="00CC0A10"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4A2A4547" w14:textId="52B0868A" w:rsidR="008E7E41" w:rsidRPr="00EA085D" w:rsidRDefault="008E7E41" w:rsidP="00B67343">
      <w:pPr>
        <w:spacing w:after="0" w:line="240" w:lineRule="auto"/>
        <w:rPr>
          <w:rFonts w:ascii="Verdana" w:hAnsi="Verdana"/>
          <w:b/>
          <w:sz w:val="20"/>
          <w:szCs w:val="20"/>
          <w:lang w:val="sl-SI"/>
        </w:rPr>
      </w:pPr>
    </w:p>
    <w:p w14:paraId="59263C7D" w14:textId="2AEB77E1" w:rsidR="008E7E41" w:rsidRPr="00EA085D" w:rsidRDefault="008E7E41" w:rsidP="00B67343">
      <w:pPr>
        <w:spacing w:after="0" w:line="240" w:lineRule="auto"/>
        <w:rPr>
          <w:rFonts w:ascii="Verdana" w:hAnsi="Verdana"/>
          <w:b/>
          <w:sz w:val="20"/>
          <w:szCs w:val="20"/>
          <w:lang w:val="sl-SI"/>
        </w:rPr>
      </w:pPr>
    </w:p>
    <w:p w14:paraId="2662BEDE" w14:textId="77777777" w:rsidR="008E7E41" w:rsidRPr="00EA085D" w:rsidRDefault="008E7E41"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81"/>
        <w:gridCol w:w="5413"/>
      </w:tblGrid>
      <w:tr w:rsidR="000D24E1" w:rsidRPr="00EA085D" w14:paraId="6D0BDF82" w14:textId="77777777" w:rsidTr="00C44310">
        <w:trPr>
          <w:trHeight w:val="20"/>
          <w:jc w:val="center"/>
        </w:trPr>
        <w:tc>
          <w:tcPr>
            <w:tcW w:w="4281"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5413"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C44310">
        <w:trPr>
          <w:trHeight w:val="20"/>
          <w:jc w:val="center"/>
        </w:trPr>
        <w:tc>
          <w:tcPr>
            <w:tcW w:w="4281"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5413" w:type="dxa"/>
            <w:tcBorders>
              <w:left w:val="single" w:sz="4" w:space="0" w:color="auto"/>
            </w:tcBorders>
            <w:shd w:val="clear" w:color="auto" w:fill="FFF0D5"/>
            <w:vAlign w:val="center"/>
          </w:tcPr>
          <w:p w14:paraId="065803D7" w14:textId="77777777" w:rsidR="000D24E1" w:rsidRDefault="00402734" w:rsidP="00B67343">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461FE6">
              <w:rPr>
                <w:rFonts w:ascii="Verdana" w:hAnsi="Verdana"/>
                <w:sz w:val="20"/>
                <w:szCs w:val="20"/>
                <w:lang w:val="sl-SI"/>
              </w:rPr>
              <w:t>Marjan Sušelj, generalni direktor</w:t>
            </w:r>
            <w:r w:rsidRPr="00EA085D">
              <w:rPr>
                <w:rFonts w:ascii="Verdana" w:hAnsi="Verdana"/>
                <w:sz w:val="20"/>
                <w:szCs w:val="20"/>
                <w:lang w:val="sl-SI"/>
              </w:rPr>
              <w:fldChar w:fldCharType="end"/>
            </w:r>
          </w:p>
          <w:p w14:paraId="7997F803" w14:textId="77777777" w:rsidR="00C44310" w:rsidRDefault="00C44310" w:rsidP="00B67343">
            <w:pPr>
              <w:spacing w:after="0" w:line="240" w:lineRule="auto"/>
              <w:jc w:val="center"/>
              <w:rPr>
                <w:rFonts w:ascii="Verdana" w:hAnsi="Verdana"/>
                <w:sz w:val="20"/>
                <w:szCs w:val="20"/>
                <w:lang w:val="sl-SI"/>
              </w:rPr>
            </w:pPr>
          </w:p>
          <w:p w14:paraId="6E4B07B9" w14:textId="77777777" w:rsidR="00C44310" w:rsidRPr="00C44310" w:rsidRDefault="00C44310" w:rsidP="00C44310">
            <w:pPr>
              <w:spacing w:after="0" w:line="240" w:lineRule="auto"/>
              <w:jc w:val="center"/>
              <w:rPr>
                <w:rFonts w:ascii="Verdana" w:hAnsi="Verdana"/>
                <w:sz w:val="20"/>
                <w:szCs w:val="20"/>
                <w:lang w:val="sl-SI"/>
              </w:rPr>
            </w:pPr>
            <w:r w:rsidRPr="00C44310">
              <w:rPr>
                <w:rFonts w:ascii="Verdana" w:hAnsi="Verdana"/>
                <w:sz w:val="20"/>
                <w:szCs w:val="20"/>
                <w:lang w:val="sl-SI"/>
              </w:rPr>
              <w:t>po pooblastilu:</w:t>
            </w:r>
          </w:p>
          <w:p w14:paraId="4F74357F" w14:textId="77777777" w:rsidR="00C44310" w:rsidRPr="00C44310" w:rsidRDefault="00C44310" w:rsidP="00C44310">
            <w:pPr>
              <w:spacing w:after="0" w:line="240" w:lineRule="auto"/>
              <w:jc w:val="center"/>
              <w:rPr>
                <w:rFonts w:ascii="Verdana" w:hAnsi="Verdana"/>
                <w:sz w:val="20"/>
                <w:szCs w:val="20"/>
                <w:lang w:val="sl-SI"/>
              </w:rPr>
            </w:pPr>
          </w:p>
          <w:p w14:paraId="38353B8E" w14:textId="77777777" w:rsidR="00C44310" w:rsidRPr="00C44310" w:rsidRDefault="00C44310" w:rsidP="00C44310">
            <w:pPr>
              <w:spacing w:after="0" w:line="240" w:lineRule="auto"/>
              <w:jc w:val="center"/>
              <w:rPr>
                <w:rFonts w:ascii="Verdana" w:hAnsi="Verdana"/>
                <w:sz w:val="20"/>
                <w:szCs w:val="20"/>
                <w:lang w:val="sl-SI"/>
              </w:rPr>
            </w:pPr>
            <w:r w:rsidRPr="00C44310">
              <w:rPr>
                <w:rFonts w:ascii="Verdana" w:hAnsi="Verdana"/>
                <w:sz w:val="20"/>
                <w:szCs w:val="20"/>
                <w:lang w:val="sl-SI"/>
              </w:rPr>
              <w:t xml:space="preserve">Sladjana Jelisavčić, </w:t>
            </w:r>
            <w:r w:rsidRPr="00C44310">
              <w:t xml:space="preserve"> </w:t>
            </w:r>
            <w:r w:rsidRPr="00C44310">
              <w:rPr>
                <w:rFonts w:ascii="Verdana" w:hAnsi="Verdana"/>
                <w:sz w:val="20"/>
                <w:szCs w:val="20"/>
                <w:lang w:val="sl-SI"/>
              </w:rPr>
              <w:t>vodja - direktorica področja I</w:t>
            </w:r>
          </w:p>
          <w:p w14:paraId="6D3A7812" w14:textId="77777777" w:rsidR="00C44310" w:rsidRPr="00C44310" w:rsidRDefault="00C44310" w:rsidP="00C44310">
            <w:pPr>
              <w:spacing w:after="0" w:line="240" w:lineRule="auto"/>
              <w:jc w:val="center"/>
              <w:rPr>
                <w:rFonts w:ascii="Verdana" w:hAnsi="Verdana"/>
                <w:sz w:val="20"/>
                <w:szCs w:val="20"/>
                <w:lang w:val="sl-SI"/>
              </w:rPr>
            </w:pPr>
          </w:p>
          <w:p w14:paraId="56129209" w14:textId="77777777" w:rsidR="00C44310" w:rsidRDefault="00C44310" w:rsidP="00B67343">
            <w:pPr>
              <w:spacing w:after="0" w:line="240" w:lineRule="auto"/>
              <w:jc w:val="center"/>
              <w:rPr>
                <w:rFonts w:ascii="Verdana" w:hAnsi="Verdana"/>
                <w:sz w:val="20"/>
                <w:szCs w:val="20"/>
                <w:lang w:val="sl-SI"/>
              </w:rPr>
            </w:pPr>
          </w:p>
          <w:p w14:paraId="2179425B" w14:textId="77777777" w:rsidR="00C44310" w:rsidRDefault="00C44310" w:rsidP="00B67343">
            <w:pPr>
              <w:spacing w:after="0" w:line="240" w:lineRule="auto"/>
              <w:jc w:val="center"/>
              <w:rPr>
                <w:rFonts w:ascii="Verdana" w:hAnsi="Verdana"/>
                <w:sz w:val="20"/>
                <w:szCs w:val="20"/>
                <w:lang w:val="sl-SI"/>
              </w:rPr>
            </w:pPr>
          </w:p>
          <w:p w14:paraId="063BCC19" w14:textId="75050506" w:rsidR="00C44310" w:rsidRPr="00EA085D" w:rsidRDefault="00C44310" w:rsidP="00B67343">
            <w:pPr>
              <w:spacing w:after="0" w:line="240" w:lineRule="auto"/>
              <w:jc w:val="center"/>
              <w:rPr>
                <w:rFonts w:ascii="Verdana" w:hAnsi="Verdana"/>
                <w:sz w:val="20"/>
                <w:szCs w:val="20"/>
                <w:lang w:val="sl-SI"/>
              </w:rPr>
            </w:pP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F81BD" w14:textId="77777777" w:rsidR="008F394F" w:rsidRDefault="008F394F" w:rsidP="003E058F">
      <w:pPr>
        <w:spacing w:after="0" w:line="240" w:lineRule="auto"/>
      </w:pPr>
      <w:r>
        <w:separator/>
      </w:r>
    </w:p>
  </w:endnote>
  <w:endnote w:type="continuationSeparator" w:id="0">
    <w:p w14:paraId="667B37AA" w14:textId="77777777" w:rsidR="008F394F" w:rsidRDefault="008F394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774B0" w14:textId="77777777" w:rsidR="008F394F" w:rsidRDefault="008F394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940"/>
      <w:gridCol w:w="4915"/>
    </w:tblGrid>
    <w:tr w:rsidR="008F394F" w:rsidRPr="001774F3" w14:paraId="46EA5543" w14:textId="77777777" w:rsidTr="004D79E2">
      <w:tc>
        <w:tcPr>
          <w:tcW w:w="6588" w:type="dxa"/>
          <w:shd w:val="clear" w:color="auto" w:fill="auto"/>
        </w:tcPr>
        <w:p w14:paraId="50B188B4" w14:textId="47496A46" w:rsidR="008F394F" w:rsidRPr="001774F3" w:rsidRDefault="008F394F"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8F394F" w:rsidRPr="001774F3" w:rsidRDefault="008F394F"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73190">
            <w:rPr>
              <w:rFonts w:ascii="Verdana" w:hAnsi="Verdana"/>
              <w:noProof/>
              <w:sz w:val="16"/>
              <w:szCs w:val="16"/>
              <w:lang w:val="sl-SI"/>
            </w:rPr>
            <w:t>4</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73190">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8F394F" w:rsidRPr="00CF79F8" w:rsidRDefault="008F394F">
    <w:pPr>
      <w:pStyle w:val="Noga"/>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6975D" w14:textId="77777777" w:rsidR="008F394F" w:rsidRDefault="008F394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245FC" w14:textId="77777777" w:rsidR="008F394F" w:rsidRDefault="008F394F" w:rsidP="003E058F">
      <w:pPr>
        <w:spacing w:after="0" w:line="240" w:lineRule="auto"/>
      </w:pPr>
      <w:r>
        <w:separator/>
      </w:r>
    </w:p>
  </w:footnote>
  <w:footnote w:type="continuationSeparator" w:id="0">
    <w:p w14:paraId="35C61A00" w14:textId="77777777" w:rsidR="008F394F" w:rsidRDefault="008F394F" w:rsidP="003E058F">
      <w:pPr>
        <w:spacing w:after="0" w:line="240" w:lineRule="auto"/>
      </w:pPr>
      <w:r>
        <w:continuationSeparator/>
      </w:r>
    </w:p>
  </w:footnote>
  <w:footnote w:id="1">
    <w:p w14:paraId="073E8B6A" w14:textId="77777777" w:rsidR="008F394F" w:rsidRPr="00CE0522" w:rsidRDefault="008F394F" w:rsidP="00201EB1">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AD2E3" w14:textId="77777777" w:rsidR="008F394F" w:rsidRDefault="008F394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845"/>
      <w:gridCol w:w="5010"/>
    </w:tblGrid>
    <w:tr w:rsidR="008F394F" w:rsidRPr="001B422B" w14:paraId="7CC0AE9A" w14:textId="77777777" w:rsidTr="00D91363">
      <w:tc>
        <w:tcPr>
          <w:tcW w:w="6588" w:type="dxa"/>
          <w:shd w:val="clear" w:color="auto" w:fill="auto"/>
        </w:tcPr>
        <w:p w14:paraId="6E7A9AC7" w14:textId="1E0D1526" w:rsidR="008F394F" w:rsidRPr="001B422B" w:rsidRDefault="008F394F"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8F394F" w:rsidRPr="001B422B" w:rsidRDefault="008F394F"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8F394F" w:rsidRDefault="008F394F">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29DAD" w14:textId="77777777" w:rsidR="008F394F" w:rsidRDefault="008F394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8E4653"/>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02D1A3A"/>
    <w:multiLevelType w:val="hybridMultilevel"/>
    <w:tmpl w:val="934666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BD42D3C"/>
    <w:multiLevelType w:val="hybridMultilevel"/>
    <w:tmpl w:val="1AB637F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2064016"/>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2797845"/>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AF1B11"/>
    <w:multiLevelType w:val="hybridMultilevel"/>
    <w:tmpl w:val="1B62D0E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967DCF"/>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5"/>
  </w:num>
  <w:num w:numId="3">
    <w:abstractNumId w:val="9"/>
  </w:num>
  <w:num w:numId="4">
    <w:abstractNumId w:val="16"/>
  </w:num>
  <w:num w:numId="5">
    <w:abstractNumId w:val="30"/>
  </w:num>
  <w:num w:numId="6">
    <w:abstractNumId w:val="0"/>
  </w:num>
  <w:num w:numId="7">
    <w:abstractNumId w:val="7"/>
  </w:num>
  <w:num w:numId="8">
    <w:abstractNumId w:val="33"/>
  </w:num>
  <w:num w:numId="9">
    <w:abstractNumId w:val="4"/>
  </w:num>
  <w:num w:numId="10">
    <w:abstractNumId w:val="22"/>
  </w:num>
  <w:num w:numId="11">
    <w:abstractNumId w:val="15"/>
  </w:num>
  <w:num w:numId="12">
    <w:abstractNumId w:val="35"/>
  </w:num>
  <w:num w:numId="13">
    <w:abstractNumId w:val="1"/>
  </w:num>
  <w:num w:numId="14">
    <w:abstractNumId w:val="6"/>
  </w:num>
  <w:num w:numId="15">
    <w:abstractNumId w:val="36"/>
  </w:num>
  <w:num w:numId="16">
    <w:abstractNumId w:val="34"/>
  </w:num>
  <w:num w:numId="17">
    <w:abstractNumId w:val="19"/>
  </w:num>
  <w:num w:numId="18">
    <w:abstractNumId w:val="32"/>
  </w:num>
  <w:num w:numId="19">
    <w:abstractNumId w:val="24"/>
  </w:num>
  <w:num w:numId="20">
    <w:abstractNumId w:val="17"/>
  </w:num>
  <w:num w:numId="21">
    <w:abstractNumId w:val="31"/>
  </w:num>
  <w:num w:numId="22">
    <w:abstractNumId w:val="10"/>
  </w:num>
  <w:num w:numId="23">
    <w:abstractNumId w:val="13"/>
  </w:num>
  <w:num w:numId="24">
    <w:abstractNumId w:val="14"/>
  </w:num>
  <w:num w:numId="25">
    <w:abstractNumId w:val="28"/>
  </w:num>
  <w:num w:numId="26">
    <w:abstractNumId w:val="27"/>
  </w:num>
  <w:num w:numId="27">
    <w:abstractNumId w:val="8"/>
  </w:num>
  <w:num w:numId="28">
    <w:abstractNumId w:val="29"/>
  </w:num>
  <w:num w:numId="29">
    <w:abstractNumId w:val="2"/>
  </w:num>
  <w:num w:numId="30">
    <w:abstractNumId w:val="2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1"/>
  </w:num>
  <w:num w:numId="35">
    <w:abstractNumId w:val="37"/>
  </w:num>
  <w:num w:numId="36">
    <w:abstractNumId w:val="11"/>
  </w:num>
  <w:num w:numId="37">
    <w:abstractNumId w:val="20"/>
  </w:num>
  <w:num w:numId="38">
    <w:abstractNumId w:val="5"/>
  </w:num>
  <w:num w:numId="39">
    <w:abstractNumId w:val="18"/>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421A"/>
    <w:rsid w:val="000251D7"/>
    <w:rsid w:val="00025912"/>
    <w:rsid w:val="00025D8B"/>
    <w:rsid w:val="00032B1D"/>
    <w:rsid w:val="000357AD"/>
    <w:rsid w:val="0003788A"/>
    <w:rsid w:val="00044419"/>
    <w:rsid w:val="00044ABE"/>
    <w:rsid w:val="000525DC"/>
    <w:rsid w:val="0007025F"/>
    <w:rsid w:val="00070E7A"/>
    <w:rsid w:val="00075C6E"/>
    <w:rsid w:val="00080C69"/>
    <w:rsid w:val="0008399B"/>
    <w:rsid w:val="00083A7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FDA"/>
    <w:rsid w:val="000B13B6"/>
    <w:rsid w:val="000B1853"/>
    <w:rsid w:val="000B1EB1"/>
    <w:rsid w:val="000B38BB"/>
    <w:rsid w:val="000C29C6"/>
    <w:rsid w:val="000C4F55"/>
    <w:rsid w:val="000C575B"/>
    <w:rsid w:val="000C67BB"/>
    <w:rsid w:val="000D02ED"/>
    <w:rsid w:val="000D202B"/>
    <w:rsid w:val="000D24E1"/>
    <w:rsid w:val="000D2834"/>
    <w:rsid w:val="000D3602"/>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26D17"/>
    <w:rsid w:val="00132BFD"/>
    <w:rsid w:val="001350FB"/>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3B45"/>
    <w:rsid w:val="001767D5"/>
    <w:rsid w:val="00176EB3"/>
    <w:rsid w:val="00181086"/>
    <w:rsid w:val="001829E1"/>
    <w:rsid w:val="00183110"/>
    <w:rsid w:val="00190361"/>
    <w:rsid w:val="001918C8"/>
    <w:rsid w:val="001979BC"/>
    <w:rsid w:val="001A701B"/>
    <w:rsid w:val="001B0C83"/>
    <w:rsid w:val="001B28EE"/>
    <w:rsid w:val="001B2E0E"/>
    <w:rsid w:val="001B4262"/>
    <w:rsid w:val="001C0A4D"/>
    <w:rsid w:val="001C4CCE"/>
    <w:rsid w:val="001C518A"/>
    <w:rsid w:val="001C60BC"/>
    <w:rsid w:val="001D084E"/>
    <w:rsid w:val="001D11A0"/>
    <w:rsid w:val="001E1808"/>
    <w:rsid w:val="001E1868"/>
    <w:rsid w:val="001E1BBC"/>
    <w:rsid w:val="001E28F6"/>
    <w:rsid w:val="001E36DA"/>
    <w:rsid w:val="001E4650"/>
    <w:rsid w:val="001E5F22"/>
    <w:rsid w:val="001F0C02"/>
    <w:rsid w:val="001F3F62"/>
    <w:rsid w:val="001F4E46"/>
    <w:rsid w:val="001F5C01"/>
    <w:rsid w:val="001F67E6"/>
    <w:rsid w:val="002017AD"/>
    <w:rsid w:val="00201EB1"/>
    <w:rsid w:val="002020E5"/>
    <w:rsid w:val="0020322E"/>
    <w:rsid w:val="00206D69"/>
    <w:rsid w:val="00211177"/>
    <w:rsid w:val="00212B99"/>
    <w:rsid w:val="00214572"/>
    <w:rsid w:val="00214997"/>
    <w:rsid w:val="00233C67"/>
    <w:rsid w:val="00235497"/>
    <w:rsid w:val="00237477"/>
    <w:rsid w:val="00240C61"/>
    <w:rsid w:val="00247A53"/>
    <w:rsid w:val="00247B59"/>
    <w:rsid w:val="00251773"/>
    <w:rsid w:val="00261D1A"/>
    <w:rsid w:val="0026337C"/>
    <w:rsid w:val="0026478A"/>
    <w:rsid w:val="00271236"/>
    <w:rsid w:val="00272D63"/>
    <w:rsid w:val="00276C83"/>
    <w:rsid w:val="00277E93"/>
    <w:rsid w:val="0028089C"/>
    <w:rsid w:val="002814EC"/>
    <w:rsid w:val="002943B4"/>
    <w:rsid w:val="00296F87"/>
    <w:rsid w:val="002A029B"/>
    <w:rsid w:val="002A31B0"/>
    <w:rsid w:val="002A7632"/>
    <w:rsid w:val="002B03CA"/>
    <w:rsid w:val="002B041F"/>
    <w:rsid w:val="002B179B"/>
    <w:rsid w:val="002B4413"/>
    <w:rsid w:val="002B6363"/>
    <w:rsid w:val="002B7863"/>
    <w:rsid w:val="002C6827"/>
    <w:rsid w:val="002D072D"/>
    <w:rsid w:val="002D08C4"/>
    <w:rsid w:val="002D5CAB"/>
    <w:rsid w:val="002E2845"/>
    <w:rsid w:val="002E3216"/>
    <w:rsid w:val="002E4DB2"/>
    <w:rsid w:val="002E5978"/>
    <w:rsid w:val="002F6EAA"/>
    <w:rsid w:val="00301CBD"/>
    <w:rsid w:val="00302D52"/>
    <w:rsid w:val="00305BF0"/>
    <w:rsid w:val="003071C8"/>
    <w:rsid w:val="00312573"/>
    <w:rsid w:val="00314059"/>
    <w:rsid w:val="003216E8"/>
    <w:rsid w:val="00324295"/>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3997"/>
    <w:rsid w:val="003D5A5F"/>
    <w:rsid w:val="003E058F"/>
    <w:rsid w:val="003E25DF"/>
    <w:rsid w:val="003E5555"/>
    <w:rsid w:val="003E56DC"/>
    <w:rsid w:val="003F01F2"/>
    <w:rsid w:val="003F4CAD"/>
    <w:rsid w:val="003F579A"/>
    <w:rsid w:val="003F6396"/>
    <w:rsid w:val="003F68FA"/>
    <w:rsid w:val="00402734"/>
    <w:rsid w:val="00403123"/>
    <w:rsid w:val="0040495B"/>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57BD4"/>
    <w:rsid w:val="00461FE6"/>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4A7F"/>
    <w:rsid w:val="004D7339"/>
    <w:rsid w:val="004D7941"/>
    <w:rsid w:val="004D79E2"/>
    <w:rsid w:val="004E0EC1"/>
    <w:rsid w:val="004E23F3"/>
    <w:rsid w:val="004E55B8"/>
    <w:rsid w:val="004F132D"/>
    <w:rsid w:val="004F6584"/>
    <w:rsid w:val="00500D93"/>
    <w:rsid w:val="00501920"/>
    <w:rsid w:val="005042DD"/>
    <w:rsid w:val="00506137"/>
    <w:rsid w:val="00511CFE"/>
    <w:rsid w:val="00513685"/>
    <w:rsid w:val="00517E3E"/>
    <w:rsid w:val="005218DB"/>
    <w:rsid w:val="005221FA"/>
    <w:rsid w:val="0052234B"/>
    <w:rsid w:val="005243C9"/>
    <w:rsid w:val="00526DE5"/>
    <w:rsid w:val="00530482"/>
    <w:rsid w:val="005304FB"/>
    <w:rsid w:val="00545FDF"/>
    <w:rsid w:val="00546E71"/>
    <w:rsid w:val="00552D14"/>
    <w:rsid w:val="00553640"/>
    <w:rsid w:val="0055477E"/>
    <w:rsid w:val="00555A19"/>
    <w:rsid w:val="00555BD5"/>
    <w:rsid w:val="00561F69"/>
    <w:rsid w:val="0056388A"/>
    <w:rsid w:val="00565EEA"/>
    <w:rsid w:val="00570108"/>
    <w:rsid w:val="00570859"/>
    <w:rsid w:val="0057186C"/>
    <w:rsid w:val="00572F02"/>
    <w:rsid w:val="005765FF"/>
    <w:rsid w:val="00580AB1"/>
    <w:rsid w:val="005811B7"/>
    <w:rsid w:val="00584428"/>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1BCC"/>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28C"/>
    <w:rsid w:val="006C0862"/>
    <w:rsid w:val="006C2B7A"/>
    <w:rsid w:val="006C3560"/>
    <w:rsid w:val="006C6EBA"/>
    <w:rsid w:val="006D08B7"/>
    <w:rsid w:val="006D0E5F"/>
    <w:rsid w:val="006D3C9F"/>
    <w:rsid w:val="006D4755"/>
    <w:rsid w:val="006E7916"/>
    <w:rsid w:val="006F2466"/>
    <w:rsid w:val="00703826"/>
    <w:rsid w:val="00704FBD"/>
    <w:rsid w:val="00705A84"/>
    <w:rsid w:val="00710518"/>
    <w:rsid w:val="00714720"/>
    <w:rsid w:val="0071519E"/>
    <w:rsid w:val="0071770A"/>
    <w:rsid w:val="0072413B"/>
    <w:rsid w:val="00733BFB"/>
    <w:rsid w:val="0073473F"/>
    <w:rsid w:val="00740E87"/>
    <w:rsid w:val="007416D7"/>
    <w:rsid w:val="0075239A"/>
    <w:rsid w:val="00752C08"/>
    <w:rsid w:val="00752F3F"/>
    <w:rsid w:val="007543BF"/>
    <w:rsid w:val="00754482"/>
    <w:rsid w:val="00762C67"/>
    <w:rsid w:val="00763210"/>
    <w:rsid w:val="007649D3"/>
    <w:rsid w:val="00764B63"/>
    <w:rsid w:val="0076545A"/>
    <w:rsid w:val="00770628"/>
    <w:rsid w:val="0077363F"/>
    <w:rsid w:val="007816AB"/>
    <w:rsid w:val="007849CC"/>
    <w:rsid w:val="00784F7E"/>
    <w:rsid w:val="00790694"/>
    <w:rsid w:val="007914FB"/>
    <w:rsid w:val="007933DC"/>
    <w:rsid w:val="00793DE1"/>
    <w:rsid w:val="00795819"/>
    <w:rsid w:val="00795BB5"/>
    <w:rsid w:val="007B66CB"/>
    <w:rsid w:val="007B72DF"/>
    <w:rsid w:val="007B7468"/>
    <w:rsid w:val="007C657A"/>
    <w:rsid w:val="007C7957"/>
    <w:rsid w:val="007D3014"/>
    <w:rsid w:val="007D3053"/>
    <w:rsid w:val="007D34CE"/>
    <w:rsid w:val="007D6786"/>
    <w:rsid w:val="007E35BA"/>
    <w:rsid w:val="007E5138"/>
    <w:rsid w:val="007E6C40"/>
    <w:rsid w:val="007E799C"/>
    <w:rsid w:val="007F2588"/>
    <w:rsid w:val="00800138"/>
    <w:rsid w:val="00805735"/>
    <w:rsid w:val="00807C08"/>
    <w:rsid w:val="00810BF2"/>
    <w:rsid w:val="008121A4"/>
    <w:rsid w:val="00813D1F"/>
    <w:rsid w:val="00815C1F"/>
    <w:rsid w:val="008162D0"/>
    <w:rsid w:val="0081768B"/>
    <w:rsid w:val="00823316"/>
    <w:rsid w:val="00826F8E"/>
    <w:rsid w:val="0083612E"/>
    <w:rsid w:val="008371A9"/>
    <w:rsid w:val="00842ECA"/>
    <w:rsid w:val="00846D1C"/>
    <w:rsid w:val="008522A9"/>
    <w:rsid w:val="00853CE9"/>
    <w:rsid w:val="00853F45"/>
    <w:rsid w:val="008621F1"/>
    <w:rsid w:val="0086307A"/>
    <w:rsid w:val="00863620"/>
    <w:rsid w:val="00863F71"/>
    <w:rsid w:val="0086479E"/>
    <w:rsid w:val="008662AC"/>
    <w:rsid w:val="00870493"/>
    <w:rsid w:val="00873190"/>
    <w:rsid w:val="0087478E"/>
    <w:rsid w:val="00880456"/>
    <w:rsid w:val="00880CFC"/>
    <w:rsid w:val="008820B8"/>
    <w:rsid w:val="008829AD"/>
    <w:rsid w:val="00882AF5"/>
    <w:rsid w:val="00884668"/>
    <w:rsid w:val="00885C62"/>
    <w:rsid w:val="00890664"/>
    <w:rsid w:val="00892086"/>
    <w:rsid w:val="008948CB"/>
    <w:rsid w:val="00895699"/>
    <w:rsid w:val="008957B7"/>
    <w:rsid w:val="00895D9A"/>
    <w:rsid w:val="008A7AF4"/>
    <w:rsid w:val="008B107F"/>
    <w:rsid w:val="008B67AA"/>
    <w:rsid w:val="008B7200"/>
    <w:rsid w:val="008C0BC4"/>
    <w:rsid w:val="008C12BE"/>
    <w:rsid w:val="008C1DBB"/>
    <w:rsid w:val="008C3D08"/>
    <w:rsid w:val="008D19FE"/>
    <w:rsid w:val="008E1154"/>
    <w:rsid w:val="008E20FA"/>
    <w:rsid w:val="008E531E"/>
    <w:rsid w:val="008E7E1E"/>
    <w:rsid w:val="008E7E41"/>
    <w:rsid w:val="008E7E72"/>
    <w:rsid w:val="008E7F38"/>
    <w:rsid w:val="008F0571"/>
    <w:rsid w:val="008F0D43"/>
    <w:rsid w:val="008F3788"/>
    <w:rsid w:val="008F394F"/>
    <w:rsid w:val="008F3DB1"/>
    <w:rsid w:val="008F44A5"/>
    <w:rsid w:val="008F7834"/>
    <w:rsid w:val="009028C3"/>
    <w:rsid w:val="009043FD"/>
    <w:rsid w:val="009077B9"/>
    <w:rsid w:val="00912FED"/>
    <w:rsid w:val="00913736"/>
    <w:rsid w:val="00914838"/>
    <w:rsid w:val="00922923"/>
    <w:rsid w:val="00924721"/>
    <w:rsid w:val="00927B08"/>
    <w:rsid w:val="00932692"/>
    <w:rsid w:val="00937DEC"/>
    <w:rsid w:val="00940820"/>
    <w:rsid w:val="00944480"/>
    <w:rsid w:val="0094460F"/>
    <w:rsid w:val="00944FE4"/>
    <w:rsid w:val="009450EB"/>
    <w:rsid w:val="00946011"/>
    <w:rsid w:val="00947E9A"/>
    <w:rsid w:val="00952812"/>
    <w:rsid w:val="0095470E"/>
    <w:rsid w:val="00955145"/>
    <w:rsid w:val="00956706"/>
    <w:rsid w:val="00957C85"/>
    <w:rsid w:val="00962860"/>
    <w:rsid w:val="00962CE2"/>
    <w:rsid w:val="0096603B"/>
    <w:rsid w:val="00966108"/>
    <w:rsid w:val="009667ED"/>
    <w:rsid w:val="009673D8"/>
    <w:rsid w:val="00970AAB"/>
    <w:rsid w:val="00972DA4"/>
    <w:rsid w:val="00974815"/>
    <w:rsid w:val="00974D95"/>
    <w:rsid w:val="00975E06"/>
    <w:rsid w:val="00982D3E"/>
    <w:rsid w:val="009848E9"/>
    <w:rsid w:val="00984901"/>
    <w:rsid w:val="00985FB7"/>
    <w:rsid w:val="00990F06"/>
    <w:rsid w:val="009A173E"/>
    <w:rsid w:val="009A5C8F"/>
    <w:rsid w:val="009A6C25"/>
    <w:rsid w:val="009B1059"/>
    <w:rsid w:val="009B1696"/>
    <w:rsid w:val="009C5CA4"/>
    <w:rsid w:val="009D082B"/>
    <w:rsid w:val="009D627F"/>
    <w:rsid w:val="009D744B"/>
    <w:rsid w:val="009F2F81"/>
    <w:rsid w:val="009F3DC6"/>
    <w:rsid w:val="009F4E76"/>
    <w:rsid w:val="009F50AE"/>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264C"/>
    <w:rsid w:val="00A5370F"/>
    <w:rsid w:val="00A53834"/>
    <w:rsid w:val="00A54664"/>
    <w:rsid w:val="00A54AFE"/>
    <w:rsid w:val="00A5607C"/>
    <w:rsid w:val="00A7025C"/>
    <w:rsid w:val="00A702B3"/>
    <w:rsid w:val="00A753EF"/>
    <w:rsid w:val="00A75F5B"/>
    <w:rsid w:val="00A8025E"/>
    <w:rsid w:val="00A84DDE"/>
    <w:rsid w:val="00A94AA2"/>
    <w:rsid w:val="00AA1046"/>
    <w:rsid w:val="00AA252B"/>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AF78C3"/>
    <w:rsid w:val="00B006BD"/>
    <w:rsid w:val="00B01741"/>
    <w:rsid w:val="00B0484B"/>
    <w:rsid w:val="00B05EDD"/>
    <w:rsid w:val="00B122E4"/>
    <w:rsid w:val="00B13C30"/>
    <w:rsid w:val="00B14AB3"/>
    <w:rsid w:val="00B20D7C"/>
    <w:rsid w:val="00B212E9"/>
    <w:rsid w:val="00B215F5"/>
    <w:rsid w:val="00B2386D"/>
    <w:rsid w:val="00B23A7F"/>
    <w:rsid w:val="00B34453"/>
    <w:rsid w:val="00B41C17"/>
    <w:rsid w:val="00B432E4"/>
    <w:rsid w:val="00B474AC"/>
    <w:rsid w:val="00B504C2"/>
    <w:rsid w:val="00B60211"/>
    <w:rsid w:val="00B61C3D"/>
    <w:rsid w:val="00B635B5"/>
    <w:rsid w:val="00B65348"/>
    <w:rsid w:val="00B66D3D"/>
    <w:rsid w:val="00B67343"/>
    <w:rsid w:val="00B67474"/>
    <w:rsid w:val="00B71766"/>
    <w:rsid w:val="00B737E6"/>
    <w:rsid w:val="00B751BC"/>
    <w:rsid w:val="00B81154"/>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918"/>
    <w:rsid w:val="00BF0BDB"/>
    <w:rsid w:val="00BF525E"/>
    <w:rsid w:val="00BF591F"/>
    <w:rsid w:val="00BF5B64"/>
    <w:rsid w:val="00C0279D"/>
    <w:rsid w:val="00C0443A"/>
    <w:rsid w:val="00C0491C"/>
    <w:rsid w:val="00C07A07"/>
    <w:rsid w:val="00C23263"/>
    <w:rsid w:val="00C23EF9"/>
    <w:rsid w:val="00C26B8A"/>
    <w:rsid w:val="00C32603"/>
    <w:rsid w:val="00C33FB2"/>
    <w:rsid w:val="00C34E32"/>
    <w:rsid w:val="00C40D8B"/>
    <w:rsid w:val="00C41879"/>
    <w:rsid w:val="00C41941"/>
    <w:rsid w:val="00C435A0"/>
    <w:rsid w:val="00C44310"/>
    <w:rsid w:val="00C474A6"/>
    <w:rsid w:val="00C50FEC"/>
    <w:rsid w:val="00C55638"/>
    <w:rsid w:val="00C55A97"/>
    <w:rsid w:val="00C56435"/>
    <w:rsid w:val="00C56EA3"/>
    <w:rsid w:val="00C63BAA"/>
    <w:rsid w:val="00C73A12"/>
    <w:rsid w:val="00C74BC6"/>
    <w:rsid w:val="00C76375"/>
    <w:rsid w:val="00C86148"/>
    <w:rsid w:val="00C92FA5"/>
    <w:rsid w:val="00C945B5"/>
    <w:rsid w:val="00C96314"/>
    <w:rsid w:val="00C96EB9"/>
    <w:rsid w:val="00CA0D1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56FA"/>
    <w:rsid w:val="00CF79F8"/>
    <w:rsid w:val="00CF7A4F"/>
    <w:rsid w:val="00D013C5"/>
    <w:rsid w:val="00D036E9"/>
    <w:rsid w:val="00D11A61"/>
    <w:rsid w:val="00D15B1F"/>
    <w:rsid w:val="00D16D58"/>
    <w:rsid w:val="00D235E0"/>
    <w:rsid w:val="00D24360"/>
    <w:rsid w:val="00D3503B"/>
    <w:rsid w:val="00D37663"/>
    <w:rsid w:val="00D4577F"/>
    <w:rsid w:val="00D47186"/>
    <w:rsid w:val="00D47C66"/>
    <w:rsid w:val="00D528B9"/>
    <w:rsid w:val="00D52A56"/>
    <w:rsid w:val="00D53166"/>
    <w:rsid w:val="00D559BA"/>
    <w:rsid w:val="00D56049"/>
    <w:rsid w:val="00D5707A"/>
    <w:rsid w:val="00D57D8E"/>
    <w:rsid w:val="00D60087"/>
    <w:rsid w:val="00D60C38"/>
    <w:rsid w:val="00D61254"/>
    <w:rsid w:val="00D65293"/>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3F57"/>
    <w:rsid w:val="00DD5AED"/>
    <w:rsid w:val="00DD7360"/>
    <w:rsid w:val="00DE084D"/>
    <w:rsid w:val="00DE5A36"/>
    <w:rsid w:val="00DF10AF"/>
    <w:rsid w:val="00DF1E0D"/>
    <w:rsid w:val="00DF4294"/>
    <w:rsid w:val="00DF4A31"/>
    <w:rsid w:val="00E00A16"/>
    <w:rsid w:val="00E04790"/>
    <w:rsid w:val="00E10075"/>
    <w:rsid w:val="00E1196A"/>
    <w:rsid w:val="00E12316"/>
    <w:rsid w:val="00E1238E"/>
    <w:rsid w:val="00E13621"/>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6346F"/>
    <w:rsid w:val="00E756D2"/>
    <w:rsid w:val="00E75D49"/>
    <w:rsid w:val="00E76728"/>
    <w:rsid w:val="00E76E88"/>
    <w:rsid w:val="00E82504"/>
    <w:rsid w:val="00E835E1"/>
    <w:rsid w:val="00E85026"/>
    <w:rsid w:val="00E8619F"/>
    <w:rsid w:val="00E87D0B"/>
    <w:rsid w:val="00E9149F"/>
    <w:rsid w:val="00E9261C"/>
    <w:rsid w:val="00E97066"/>
    <w:rsid w:val="00EA085D"/>
    <w:rsid w:val="00EA18AB"/>
    <w:rsid w:val="00EA4AA9"/>
    <w:rsid w:val="00EA51F7"/>
    <w:rsid w:val="00EB2B4C"/>
    <w:rsid w:val="00EB6BF3"/>
    <w:rsid w:val="00EB7140"/>
    <w:rsid w:val="00EB7E23"/>
    <w:rsid w:val="00EB7E49"/>
    <w:rsid w:val="00EC25F9"/>
    <w:rsid w:val="00EC2C5B"/>
    <w:rsid w:val="00EC60A8"/>
    <w:rsid w:val="00ED18C4"/>
    <w:rsid w:val="00ED2D1B"/>
    <w:rsid w:val="00ED6448"/>
    <w:rsid w:val="00ED7CBB"/>
    <w:rsid w:val="00EE0FB4"/>
    <w:rsid w:val="00EE4C12"/>
    <w:rsid w:val="00EE4D63"/>
    <w:rsid w:val="00EE6FCC"/>
    <w:rsid w:val="00EE7AA8"/>
    <w:rsid w:val="00EF11C6"/>
    <w:rsid w:val="00EF2751"/>
    <w:rsid w:val="00EF4776"/>
    <w:rsid w:val="00EF4CD2"/>
    <w:rsid w:val="00EF6A31"/>
    <w:rsid w:val="00F0038D"/>
    <w:rsid w:val="00F00D21"/>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4160"/>
    <w:rsid w:val="00F5675A"/>
    <w:rsid w:val="00F56DD0"/>
    <w:rsid w:val="00F663EE"/>
    <w:rsid w:val="00F66AD2"/>
    <w:rsid w:val="00F6761D"/>
    <w:rsid w:val="00F7150B"/>
    <w:rsid w:val="00F72843"/>
    <w:rsid w:val="00F81720"/>
    <w:rsid w:val="00F82001"/>
    <w:rsid w:val="00F87B78"/>
    <w:rsid w:val="00F91822"/>
    <w:rsid w:val="00F939BC"/>
    <w:rsid w:val="00F93F2E"/>
    <w:rsid w:val="00F9415E"/>
    <w:rsid w:val="00F97BE9"/>
    <w:rsid w:val="00FA18FA"/>
    <w:rsid w:val="00FA247E"/>
    <w:rsid w:val="00FA6738"/>
    <w:rsid w:val="00FA7F14"/>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E735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1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
    <w:name w:val="Unresolved Mention"/>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201EB1"/>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201EB1"/>
    <w:rPr>
      <w:rFonts w:ascii="Arial" w:eastAsia="Times New Roman" w:hAnsi="Arial" w:cs="Arial"/>
    </w:rPr>
  </w:style>
  <w:style w:type="character" w:styleId="Sprotnaopomba-sklic">
    <w:name w:val="footnote reference"/>
    <w:basedOn w:val="Privzetapisavaodstavka"/>
    <w:uiPriority w:val="99"/>
    <w:unhideWhenUsed/>
    <w:rsid w:val="00201EB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
    <w:name w:val="Unresolved Mention"/>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201EB1"/>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201EB1"/>
    <w:rPr>
      <w:rFonts w:ascii="Arial" w:eastAsia="Times New Roman" w:hAnsi="Arial" w:cs="Arial"/>
    </w:rPr>
  </w:style>
  <w:style w:type="character" w:styleId="Sprotnaopomba-sklic">
    <w:name w:val="footnote reference"/>
    <w:basedOn w:val="Privzetapisavaodstavka"/>
    <w:uiPriority w:val="99"/>
    <w:unhideWhenUsed/>
    <w:rsid w:val="00201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1096476">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3.xm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EE278-47ED-4BA3-9217-BC46D511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B7623D3C.dotm</Template>
  <TotalTime>178</TotalTime>
  <Pages>10</Pages>
  <Words>3801</Words>
  <Characters>21670</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25421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Matjaž Jamnik</cp:lastModifiedBy>
  <cp:revision>29</cp:revision>
  <cp:lastPrinted>2019-07-10T13:27:00Z</cp:lastPrinted>
  <dcterms:created xsi:type="dcterms:W3CDTF">2019-06-05T07:30:00Z</dcterms:created>
  <dcterms:modified xsi:type="dcterms:W3CDTF">2019-07-10T13:32:00Z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IC-HO-23-021/19-B</vt:lpwstr>
  </property>
  <property fmtid="{D5CDD505-2E9C-101B-9397-08002B2CF9AE}" pid="5" name="MFiles_P1046">
    <vt:lpwstr>Nakup in nadgradnja diskov ter nakup in implementacija programske opreme GDPS Metro Dual Leg</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2019-08-14T10:00:00Z</vt:filetime>
  </property>
  <property fmtid="{D5CDD505-2E9C-101B-9397-08002B2CF9AE}" pid="14" name="MFiles_P1058">
    <vt:filetime>2019-08-02T10:00:00Z</vt:filetime>
  </property>
  <property fmtid="{D5CDD505-2E9C-101B-9397-08002B2CF9AE}" pid="15" name="MFiles_P1060">
    <vt:filetime>2019-08-07T10:00:00Z</vt:filetime>
  </property>
</Properties>
</file>